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EB" w:rsidRPr="00A83169" w:rsidRDefault="002306EB" w:rsidP="008D1967">
      <w:pPr>
        <w:pStyle w:val="Heading2"/>
        <w:tabs>
          <w:tab w:val="clear" w:pos="284"/>
        </w:tabs>
        <w:spacing w:before="0" w:after="0" w:line="240" w:lineRule="auto"/>
        <w:ind w:firstLine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ДОГОВОР</w:t>
      </w:r>
      <w:r w:rsidR="003737E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№ ___</w:t>
      </w:r>
    </w:p>
    <w:p w:rsidR="00BA01CB" w:rsidRPr="00A83169" w:rsidRDefault="002306EB" w:rsidP="008D1967">
      <w:pPr>
        <w:pStyle w:val="Heading2"/>
        <w:tabs>
          <w:tab w:val="clear" w:pos="284"/>
        </w:tabs>
        <w:spacing w:before="0" w:after="0" w:line="240" w:lineRule="auto"/>
        <w:ind w:firstLine="284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купли-продажи доли в уставном капитале общества </w:t>
      </w:r>
    </w:p>
    <w:p w:rsidR="008D1967" w:rsidRPr="00A83169" w:rsidRDefault="008D1967" w:rsidP="008D1967">
      <w:pPr>
        <w:tabs>
          <w:tab w:val="clear" w:pos="284"/>
        </w:tabs>
        <w:spacing w:before="0" w:after="0" w:line="240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6A768F" w:rsidRDefault="006A768F" w:rsidP="00DD7C9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Город Москва,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                              </w:t>
      </w:r>
      <w:r w:rsidR="008F6FA6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      </w:t>
      </w:r>
      <w:r w:rsidRPr="006A768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540CE8">
        <w:rPr>
          <w:rFonts w:ascii="Times New Roman" w:hAnsi="Times New Roman" w:cs="Times New Roman"/>
          <w:color w:val="auto"/>
          <w:sz w:val="22"/>
          <w:szCs w:val="22"/>
        </w:rPr>
        <w:t>__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» </w:t>
      </w:r>
      <w:r w:rsidR="008F6FA6">
        <w:rPr>
          <w:rFonts w:ascii="Times New Roman" w:hAnsi="Times New Roman" w:cs="Times New Roman"/>
          <w:color w:val="auto"/>
          <w:sz w:val="22"/>
          <w:szCs w:val="22"/>
          <w:lang w:val="en-US"/>
        </w:rPr>
        <w:t>_________</w:t>
      </w:r>
      <w:r w:rsidR="005C1FF1">
        <w:rPr>
          <w:rFonts w:ascii="Times New Roman" w:hAnsi="Times New Roman" w:cs="Times New Roman"/>
          <w:color w:val="auto"/>
          <w:sz w:val="22"/>
          <w:szCs w:val="22"/>
        </w:rPr>
        <w:t xml:space="preserve"> 201</w:t>
      </w:r>
      <w:r w:rsidR="005C1FF1">
        <w:rPr>
          <w:rFonts w:ascii="Times New Roman" w:hAnsi="Times New Roman" w:cs="Times New Roman"/>
          <w:color w:val="auto"/>
          <w:sz w:val="22"/>
          <w:szCs w:val="22"/>
          <w:lang w:val="en-US"/>
        </w:rPr>
        <w:t>5</w:t>
      </w:r>
      <w:bookmarkStart w:id="0" w:name="_GoBack"/>
      <w:bookmarkEnd w:id="0"/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года. </w:t>
      </w:r>
    </w:p>
    <w:p w:rsidR="006A768F" w:rsidRDefault="006A768F" w:rsidP="00DD7C9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1622F9" w:rsidRDefault="001622F9" w:rsidP="00DD7C9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Закрытое акционерное общество «ВТБ Капитал Управление Активами» Д.У. Закрытого паевого инвестиционного фонда особо рисковых (венчурных) инвестиций «</w:t>
      </w:r>
      <w:r w:rsidR="0008007C" w:rsidRPr="00FC1F17">
        <w:rPr>
          <w:rFonts w:ascii="Times New Roman" w:hAnsi="Times New Roman" w:cs="Times New Roman"/>
          <w:b/>
          <w:bCs/>
          <w:color w:val="auto"/>
          <w:sz w:val="22"/>
          <w:szCs w:val="22"/>
        </w:rPr>
        <w:t>Региональный ве</w:t>
      </w:r>
      <w:r w:rsidR="0008007C" w:rsidRPr="00FC1F17">
        <w:rPr>
          <w:rFonts w:ascii="Times New Roman" w:hAnsi="Times New Roman" w:cs="Times New Roman"/>
          <w:b/>
          <w:bCs/>
          <w:color w:val="auto"/>
          <w:sz w:val="22"/>
          <w:szCs w:val="22"/>
        </w:rPr>
        <w:t>н</w:t>
      </w:r>
      <w:r w:rsidR="0008007C" w:rsidRPr="00FC1F17">
        <w:rPr>
          <w:rFonts w:ascii="Times New Roman" w:hAnsi="Times New Roman" w:cs="Times New Roman"/>
          <w:b/>
          <w:bCs/>
          <w:color w:val="auto"/>
          <w:sz w:val="22"/>
          <w:szCs w:val="22"/>
        </w:rPr>
        <w:t>чурный фонд инвестиций в малые предприятия в научно-технической сфере Саратовской о</w:t>
      </w:r>
      <w:r w:rsidR="0008007C" w:rsidRPr="00FC1F17">
        <w:rPr>
          <w:rFonts w:ascii="Times New Roman" w:hAnsi="Times New Roman" w:cs="Times New Roman"/>
          <w:b/>
          <w:bCs/>
          <w:color w:val="auto"/>
          <w:sz w:val="22"/>
          <w:szCs w:val="22"/>
        </w:rPr>
        <w:t>б</w:t>
      </w:r>
      <w:r w:rsidR="0008007C" w:rsidRPr="00FC1F17">
        <w:rPr>
          <w:rFonts w:ascii="Times New Roman" w:hAnsi="Times New Roman" w:cs="Times New Roman"/>
          <w:b/>
          <w:bCs/>
          <w:color w:val="auto"/>
          <w:sz w:val="22"/>
          <w:szCs w:val="22"/>
        </w:rPr>
        <w:t>ласти</w:t>
      </w:r>
      <w:r w:rsidRPr="001622F9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 (ОГРН 1027739323600, ИНН 7701140866, место нахождения 123317, Россия, г. Москва, наб.</w:t>
      </w:r>
      <w:proofErr w:type="gramEnd"/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Пресненская д.10) в лице </w:t>
      </w:r>
      <w:r w:rsidR="0008007C" w:rsidRPr="00B67807">
        <w:rPr>
          <w:rFonts w:ascii="Times New Roman" w:hAnsi="Times New Roman" w:cs="Times New Roman"/>
          <w:color w:val="auto"/>
          <w:sz w:val="22"/>
          <w:szCs w:val="22"/>
        </w:rPr>
        <w:t>Генерального директора Плугарь Наталии Владимировны</w:t>
      </w:r>
      <w:r w:rsidR="0008007C">
        <w:rPr>
          <w:rFonts w:ascii="Times New Roman" w:hAnsi="Times New Roman" w:cs="Times New Roman"/>
          <w:color w:val="auto"/>
          <w:sz w:val="22"/>
          <w:szCs w:val="22"/>
        </w:rPr>
        <w:t>, действующей</w:t>
      </w:r>
      <w:r w:rsidR="0008007C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на основании </w:t>
      </w:r>
      <w:r w:rsidR="0008007C">
        <w:rPr>
          <w:rFonts w:ascii="Times New Roman" w:hAnsi="Times New Roman" w:cs="Times New Roman"/>
          <w:color w:val="auto"/>
          <w:sz w:val="22"/>
          <w:szCs w:val="22"/>
        </w:rPr>
        <w:t>Устава</w:t>
      </w:r>
      <w:r w:rsidR="0008007C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именуемый в дальнейшем «П</w:t>
      </w:r>
      <w:r w:rsidR="000244EE">
        <w:rPr>
          <w:rFonts w:ascii="Times New Roman" w:hAnsi="Times New Roman" w:cs="Times New Roman"/>
          <w:b/>
          <w:color w:val="auto"/>
          <w:sz w:val="22"/>
          <w:szCs w:val="22"/>
        </w:rPr>
        <w:t>родавец</w:t>
      </w:r>
      <w:r w:rsidR="000244EE" w:rsidRPr="000244EE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  <w:r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с одной стороны,</w:t>
      </w:r>
      <w:r w:rsidR="004E0AD5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и</w:t>
      </w:r>
      <w:proofErr w:type="gramEnd"/>
    </w:p>
    <w:p w:rsidR="00DD7C9A" w:rsidRPr="00A83169" w:rsidRDefault="002A2FCD" w:rsidP="002A2FCD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ab/>
      </w:r>
      <w:r w:rsidR="00C9016D">
        <w:rPr>
          <w:rFonts w:ascii="Times New Roman" w:hAnsi="Times New Roman" w:cs="Times New Roman"/>
          <w:b/>
          <w:color w:val="auto"/>
          <w:sz w:val="22"/>
          <w:szCs w:val="22"/>
        </w:rPr>
        <w:t>______________________________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(ОГРН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_________________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, ИНН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________________</w:t>
      </w:r>
      <w:r w:rsidR="005E6901" w:rsidRPr="00345D89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 место нахождения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____________________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5E6901" w:rsidRPr="00345D8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в лице </w:t>
      </w:r>
      <w:r w:rsidR="006A768F" w:rsidRPr="00B67807">
        <w:rPr>
          <w:rFonts w:ascii="Times New Roman" w:hAnsi="Times New Roman" w:cs="Times New Roman"/>
          <w:color w:val="auto"/>
          <w:sz w:val="22"/>
          <w:szCs w:val="22"/>
        </w:rPr>
        <w:t>Генерального директора</w:t>
      </w:r>
      <w:r w:rsidR="006A768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______________________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>, де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>й</w:t>
      </w:r>
      <w:r w:rsidR="005E6901" w:rsidRPr="001622F9">
        <w:rPr>
          <w:rFonts w:ascii="Times New Roman" w:hAnsi="Times New Roman" w:cs="Times New Roman"/>
          <w:color w:val="auto"/>
          <w:sz w:val="22"/>
          <w:szCs w:val="22"/>
        </w:rPr>
        <w:t xml:space="preserve">ствующего на основании </w:t>
      </w:r>
      <w:r w:rsidR="00810025">
        <w:rPr>
          <w:rFonts w:ascii="Times New Roman" w:hAnsi="Times New Roman" w:cs="Times New Roman"/>
          <w:color w:val="auto"/>
          <w:sz w:val="22"/>
          <w:szCs w:val="22"/>
        </w:rPr>
        <w:t>Устава</w:t>
      </w:r>
      <w:r w:rsidR="005E6901" w:rsidRPr="000244EE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91DB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имен</w:t>
      </w:r>
      <w:r w:rsidR="00304151" w:rsidRPr="00A83169">
        <w:rPr>
          <w:rFonts w:ascii="Times New Roman" w:hAnsi="Times New Roman" w:cs="Times New Roman"/>
          <w:b/>
          <w:color w:val="auto"/>
          <w:sz w:val="22"/>
          <w:szCs w:val="22"/>
        </w:rPr>
        <w:t>уемый</w:t>
      </w:r>
      <w:r w:rsidR="002306E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в дальнейшем «Покупатель»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с другой стороны, </w:t>
      </w:r>
    </w:p>
    <w:p w:rsidR="00BA01CB" w:rsidRPr="00A83169" w:rsidRDefault="0018111B" w:rsidP="0018111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="00DD7C9A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совместно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именуемые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«Стороны», </w:t>
      </w:r>
      <w:r w:rsidR="002A2FCD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по отдельности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– «Сторона»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заключили настоящий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дог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вор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(далее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по тексту – «Договор»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) о нижеследующем:</w:t>
      </w:r>
      <w:proofErr w:type="gramEnd"/>
    </w:p>
    <w:p w:rsidR="00DD7C9A" w:rsidRPr="00A83169" w:rsidRDefault="00DD7C9A" w:rsidP="00DD7C9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A83169" w:rsidRDefault="0018111B" w:rsidP="008E4DBA">
      <w:pPr>
        <w:pStyle w:val="Heading3"/>
        <w:tabs>
          <w:tab w:val="clear" w:pos="284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Предмет договора</w:t>
      </w:r>
    </w:p>
    <w:p w:rsidR="00E278E5" w:rsidRPr="008E4DBA" w:rsidRDefault="0018111B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1.1. </w:t>
      </w:r>
      <w:proofErr w:type="gramStart"/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В соответствии с Договором 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уется передать в собственность Покупателя, а Покупатель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принять </w:t>
      </w:r>
      <w:r w:rsidR="00892DB2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 собственность 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и оплатить на условиях Договора принадлежащую Продавцу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долю в уставн</w:t>
      </w:r>
      <w:r w:rsidR="002306EB" w:rsidRPr="00A83169">
        <w:rPr>
          <w:rFonts w:ascii="Times New Roman" w:hAnsi="Times New Roman" w:cs="Times New Roman"/>
          <w:color w:val="auto"/>
          <w:sz w:val="22"/>
          <w:szCs w:val="22"/>
        </w:rPr>
        <w:t>ом капитале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949E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Общества с ограниченной ответственностью </w:t>
      </w:r>
      <w:r w:rsidR="008E4DBA">
        <w:rPr>
          <w:rFonts w:ascii="Times New Roman" w:hAnsi="Times New Roman" w:cs="Times New Roman"/>
          <w:b/>
          <w:color w:val="auto"/>
          <w:sz w:val="22"/>
          <w:szCs w:val="22"/>
        </w:rPr>
        <w:t xml:space="preserve">        </w:t>
      </w:r>
      <w:r w:rsidR="008E4DBA" w:rsidRPr="008E4DBA">
        <w:rPr>
          <w:rFonts w:ascii="Times New Roman" w:hAnsi="Times New Roman" w:cs="Times New Roman"/>
          <w:b/>
          <w:color w:val="auto"/>
          <w:sz w:val="22"/>
          <w:szCs w:val="22"/>
        </w:rPr>
        <w:t>«Нефтесклад № 1</w:t>
      </w:r>
      <w:r w:rsidR="00C366FC">
        <w:rPr>
          <w:rFonts w:ascii="Times New Roman" w:hAnsi="Times New Roman" w:cs="Times New Roman"/>
          <w:color w:val="auto"/>
          <w:sz w:val="22"/>
          <w:szCs w:val="22"/>
        </w:rPr>
        <w:t>»,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зарегистрированного 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04.10.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07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года 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МИФНС России  №7 по Саратовской обл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сти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в ЕГРЮЛ за 1076449005005, ИНН 6449045230, КПП 644901001, место нахождения:</w:t>
      </w:r>
      <w:proofErr w:type="gramEnd"/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РФ,  Сар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товская </w:t>
      </w:r>
      <w:proofErr w:type="spellStart"/>
      <w:proofErr w:type="gramStart"/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>обл</w:t>
      </w:r>
      <w:proofErr w:type="spellEnd"/>
      <w:proofErr w:type="gramEnd"/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>, г. Энгельс, ул. Маяковского, д. 4, офис 410 (далее по тексту – «Общество»)</w:t>
      </w:r>
      <w:r w:rsidR="007949EB" w:rsidRPr="008E4DB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E4DBA" w:rsidRPr="008E4DBA" w:rsidRDefault="008B75AB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1.2.</w:t>
      </w:r>
      <w:r w:rsidR="00AD073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Номинальная стоимость доли, принадлежащей Продавцу и передаваемой в собственность Покупателя, составляет 18 333 334  (Восемнадцать миллионов триста тридцать три тысячи триста тридцать четыре) рублей, что составляет 55 % (Пятьдесят пять процентов) уставного капитала       Общества (далее по тексту – «Доля»).</w:t>
      </w:r>
    </w:p>
    <w:p w:rsidR="00C366FC" w:rsidRPr="009308B6" w:rsidRDefault="00AD073C" w:rsidP="00C366FC">
      <w:pPr>
        <w:pStyle w:val="a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63EE0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1.3. 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Право Продавца на распоряжение Долей подтверждается 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>Решением № 3 единственного участника Общества  от 02.04.2009 года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>; выпиской из Единого государственного реестра юридич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EE59B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ских лиц, </w:t>
      </w:r>
      <w:r w:rsidR="00EE59B9" w:rsidRPr="00714A05">
        <w:rPr>
          <w:rFonts w:ascii="Times New Roman" w:hAnsi="Times New Roman" w:cs="Times New Roman"/>
          <w:color w:val="auto"/>
          <w:sz w:val="22"/>
          <w:szCs w:val="22"/>
        </w:rPr>
        <w:t xml:space="preserve">выданной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«__</w:t>
      </w:r>
      <w:r w:rsidR="00C366FC">
        <w:rPr>
          <w:rFonts w:ascii="Times New Roman" w:hAnsi="Times New Roman" w:cs="Times New Roman"/>
          <w:color w:val="auto"/>
          <w:sz w:val="22"/>
          <w:szCs w:val="22"/>
        </w:rPr>
        <w:t xml:space="preserve">» </w:t>
      </w:r>
      <w:r w:rsidR="00C9016D">
        <w:rPr>
          <w:rFonts w:ascii="Times New Roman" w:hAnsi="Times New Roman" w:cs="Times New Roman"/>
          <w:color w:val="auto"/>
          <w:sz w:val="22"/>
          <w:szCs w:val="22"/>
        </w:rPr>
        <w:t>_____________</w:t>
      </w:r>
      <w:r w:rsidR="00C366FC" w:rsidRPr="009308B6">
        <w:rPr>
          <w:rFonts w:ascii="Times New Roman" w:hAnsi="Times New Roman" w:cs="Times New Roman"/>
          <w:color w:val="auto"/>
          <w:sz w:val="22"/>
          <w:szCs w:val="22"/>
        </w:rPr>
        <w:t xml:space="preserve">  20</w:t>
      </w:r>
      <w:r w:rsidR="00C366FC">
        <w:rPr>
          <w:rFonts w:ascii="Times New Roman" w:hAnsi="Times New Roman" w:cs="Times New Roman"/>
          <w:color w:val="auto"/>
          <w:sz w:val="22"/>
          <w:szCs w:val="22"/>
        </w:rPr>
        <w:t xml:space="preserve">14 </w:t>
      </w:r>
      <w:r w:rsidR="00C366FC" w:rsidRPr="009308B6">
        <w:rPr>
          <w:rFonts w:ascii="Times New Roman" w:hAnsi="Times New Roman" w:cs="Times New Roman"/>
          <w:color w:val="auto"/>
          <w:sz w:val="22"/>
          <w:szCs w:val="22"/>
        </w:rPr>
        <w:t xml:space="preserve">года </w:t>
      </w:r>
      <w:r w:rsidR="00C366FC">
        <w:rPr>
          <w:rFonts w:ascii="Times New Roman" w:hAnsi="Times New Roman" w:cs="Times New Roman"/>
          <w:color w:val="auto"/>
          <w:sz w:val="22"/>
          <w:szCs w:val="22"/>
        </w:rPr>
        <w:t>Межрайонной инспекцией ФНС России №7 по Саратовской области</w:t>
      </w:r>
      <w:r w:rsidR="00C366FC" w:rsidRPr="009308B6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4856CC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AD073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>заверяет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, что на дату подписания Договора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является собственником 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продаваем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ой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им по Договору Дол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вправе ею свободно распоряжаться без как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их-либо ограничений. Указанная Доля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полностью оплачена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порядке и в сроки, установленные учредительными документами и де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й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ствующим законодательством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, никому не отчуждена, не заложена, под арестом или иным запретом не состоит, каким-либо иным образом не обременена, отсутствуют какие-либо иски, претензии или иные треб</w:t>
      </w:r>
      <w:r w:rsidR="00F303F4" w:rsidRPr="00A83169">
        <w:rPr>
          <w:rFonts w:ascii="Times New Roman" w:hAnsi="Times New Roman" w:cs="Times New Roman"/>
          <w:color w:val="auto"/>
          <w:sz w:val="22"/>
          <w:szCs w:val="22"/>
        </w:rPr>
        <w:t>ования в отношении продаваемой Доли</w:t>
      </w:r>
      <w:r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. Каких-либо неисполненных финансовых и иных обязательств у </w:t>
      </w:r>
      <w:r w:rsidR="00F303F4" w:rsidRPr="005E6901">
        <w:rPr>
          <w:rFonts w:ascii="Times New Roman" w:hAnsi="Times New Roman" w:cs="Times New Roman"/>
          <w:color w:val="auto"/>
          <w:sz w:val="22"/>
          <w:szCs w:val="22"/>
        </w:rPr>
        <w:t>Продавца по отношению к Обществу</w:t>
      </w:r>
      <w:r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 не имеется. </w:t>
      </w:r>
      <w:r w:rsidR="00791AE2" w:rsidRPr="005E6901">
        <w:rPr>
          <w:rFonts w:ascii="Times New Roman" w:hAnsi="Times New Roman" w:cs="Times New Roman"/>
          <w:color w:val="auto"/>
          <w:sz w:val="22"/>
          <w:szCs w:val="22"/>
        </w:rPr>
        <w:t>Общество не находится в процессе реорганизации, в стадии ликвидации или банкротства.</w:t>
      </w:r>
    </w:p>
    <w:p w:rsidR="00C043C5" w:rsidRDefault="004856CC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="007E58A7" w:rsidRPr="00A83169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C043C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Стороны гарантируют отсутствие необходимости получения предварительного согласия Федеральной антимонопольной службы на заключение настоящего </w:t>
      </w:r>
      <w:r w:rsidR="00791AE2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C043C5" w:rsidRPr="00A83169">
        <w:rPr>
          <w:rFonts w:ascii="Times New Roman" w:hAnsi="Times New Roman" w:cs="Times New Roman"/>
          <w:color w:val="auto"/>
          <w:sz w:val="22"/>
          <w:szCs w:val="22"/>
        </w:rPr>
        <w:t>оговора.</w:t>
      </w:r>
    </w:p>
    <w:p w:rsidR="00C9016D" w:rsidRPr="00A83169" w:rsidRDefault="00C9016D" w:rsidP="00A82F9E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1.6. Обязательным условием продажи Доли является предварительное приобретение 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>Покупа</w:t>
      </w:r>
      <w:r>
        <w:rPr>
          <w:rFonts w:ascii="Times New Roman" w:hAnsi="Times New Roman" w:cs="Times New Roman"/>
          <w:color w:val="auto"/>
          <w:sz w:val="22"/>
          <w:szCs w:val="22"/>
        </w:rPr>
        <w:t>т</w:t>
      </w:r>
      <w:r>
        <w:rPr>
          <w:rFonts w:ascii="Times New Roman" w:hAnsi="Times New Roman" w:cs="Times New Roman"/>
          <w:color w:val="auto"/>
          <w:sz w:val="22"/>
          <w:szCs w:val="22"/>
        </w:rPr>
        <w:t>е</w:t>
      </w:r>
      <w:r>
        <w:rPr>
          <w:rFonts w:ascii="Times New Roman" w:hAnsi="Times New Roman" w:cs="Times New Roman"/>
          <w:color w:val="auto"/>
          <w:sz w:val="22"/>
          <w:szCs w:val="22"/>
        </w:rPr>
        <w:t>лем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 xml:space="preserve"> у Продавца по договору цессии прав</w:t>
      </w:r>
      <w:r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 от ООО «Нефтесклад № 1» оплаты простых</w:t>
      </w:r>
      <w:r w:rsidR="008F6FA6">
        <w:rPr>
          <w:rFonts w:ascii="Times New Roman" w:hAnsi="Times New Roman" w:cs="Times New Roman"/>
          <w:color w:val="auto"/>
          <w:sz w:val="22"/>
          <w:szCs w:val="22"/>
        </w:rPr>
        <w:t xml:space="preserve"> векселей ООО «Нефтесклад№1» № 0020351 и № 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>0020352 на общую сумму в размере 14 504 109 (ч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C9016D">
        <w:rPr>
          <w:rFonts w:ascii="Times New Roman" w:hAnsi="Times New Roman" w:cs="Times New Roman"/>
          <w:color w:val="auto"/>
          <w:sz w:val="22"/>
          <w:szCs w:val="22"/>
        </w:rPr>
        <w:t>тырнадцать миллионов пятьсот четыре тысячи сто девять) рублей  59 (пятьдесят девять) копеек.</w:t>
      </w:r>
    </w:p>
    <w:p w:rsidR="00457624" w:rsidRPr="00A83169" w:rsidRDefault="00AD073C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5762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BA01CB" w:rsidRPr="00A83169" w:rsidRDefault="004856CC" w:rsidP="008E4DBA">
      <w:pPr>
        <w:pStyle w:val="Heading3"/>
        <w:tabs>
          <w:tab w:val="clear" w:pos="284"/>
        </w:tabs>
        <w:spacing w:before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2.</w:t>
      </w:r>
      <w:r w:rsidR="0018111B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Срок действия договора</w:t>
      </w:r>
    </w:p>
    <w:p w:rsidR="00BA01CB" w:rsidRPr="00A83169" w:rsidRDefault="005415D2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2.1.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Договор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вступает в силу с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момента его подписания Сторонами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>и нотариального удостов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CD5A8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рения 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и действует до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полного исполнения Сторонами своих обязательств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2C368E" w:rsidRPr="00A83169" w:rsidRDefault="002C368E" w:rsidP="008E4DBA">
      <w:pPr>
        <w:pStyle w:val="Heading3"/>
        <w:tabs>
          <w:tab w:val="clear" w:pos="284"/>
        </w:tabs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2C368E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3.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Права и обязанности сторон</w:t>
      </w:r>
    </w:p>
    <w:p w:rsidR="00BA01CB" w:rsidRPr="00A83169" w:rsidRDefault="0018111B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3.1.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обязуется:</w:t>
      </w:r>
    </w:p>
    <w:p w:rsidR="009F32D7" w:rsidRPr="00A83169" w:rsidRDefault="00F847ED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3.1.1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апра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вить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>в адрес Общества письменно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уведомлени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 состоявш</w:t>
      </w:r>
      <w:r w:rsidR="00056043" w:rsidRPr="00A83169">
        <w:rPr>
          <w:rFonts w:ascii="Times New Roman" w:hAnsi="Times New Roman" w:cs="Times New Roman"/>
          <w:color w:val="auto"/>
          <w:sz w:val="22"/>
          <w:szCs w:val="22"/>
        </w:rPr>
        <w:t>емся переходе права собственности на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Дол</w:t>
      </w:r>
      <w:r w:rsidR="00056043" w:rsidRPr="00A83169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58C0" w:rsidRPr="00A83169">
        <w:rPr>
          <w:rFonts w:ascii="Times New Roman" w:hAnsi="Times New Roman" w:cs="Times New Roman"/>
          <w:color w:val="auto"/>
          <w:sz w:val="22"/>
          <w:szCs w:val="22"/>
        </w:rPr>
        <w:t>к Покупат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елю в течение</w:t>
      </w:r>
      <w:proofErr w:type="gramEnd"/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3 (Трех) рабочих дней с момента подписания Стор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971969" w:rsidRPr="00A83169">
        <w:rPr>
          <w:rFonts w:ascii="Times New Roman" w:hAnsi="Times New Roman" w:cs="Times New Roman"/>
          <w:color w:val="auto"/>
          <w:sz w:val="22"/>
          <w:szCs w:val="22"/>
        </w:rPr>
        <w:t>нами настоящего Договора и его нотариального удостоверения</w:t>
      </w:r>
      <w:r w:rsidR="009F32D7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BA01CB" w:rsidRDefault="009F32D7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3.1.2.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Передать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Покупателю Долю</w:t>
      </w:r>
      <w:r w:rsidR="005415D2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полностью свободную от прав третьих лиц, не состоящую в споре и под арестом, не я</w:t>
      </w:r>
      <w:r w:rsidR="00BC054C" w:rsidRPr="00A83169">
        <w:rPr>
          <w:rFonts w:ascii="Times New Roman" w:hAnsi="Times New Roman" w:cs="Times New Roman"/>
          <w:color w:val="auto"/>
          <w:sz w:val="22"/>
          <w:szCs w:val="22"/>
        </w:rPr>
        <w:t>вляющуюся предметом залога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C9016D" w:rsidRPr="00C9016D" w:rsidRDefault="00C9016D" w:rsidP="00C9016D">
      <w:pPr>
        <w:pStyle w:val="a0"/>
        <w:tabs>
          <w:tab w:val="clear" w:pos="284"/>
          <w:tab w:val="left" w:pos="113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9016D">
        <w:rPr>
          <w:rFonts w:ascii="Times New Roman" w:hAnsi="Times New Roman" w:cs="Times New Roman"/>
          <w:color w:val="auto"/>
          <w:sz w:val="22"/>
          <w:szCs w:val="22"/>
        </w:rPr>
        <w:t xml:space="preserve">3.2.3. Осуществить все действия, необходимые для регистрации изменений в органах,           осуществляющих государственную регистрацию юридических лиц. </w:t>
      </w:r>
    </w:p>
    <w:p w:rsidR="00C9016D" w:rsidRPr="00A83169" w:rsidRDefault="00C9016D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A83169" w:rsidRDefault="0018111B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3.2.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Покупатель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обязуется:</w:t>
      </w:r>
    </w:p>
    <w:p w:rsidR="00BA01CB" w:rsidRPr="00A83169" w:rsidRDefault="004856CC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3.2.1.</w:t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Принять 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Долю в соответствии с условиями Договора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Default="0018111B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3.2.2. </w:t>
      </w:r>
      <w:proofErr w:type="gramStart"/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Оплатить стоимость Доли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по</w:t>
      </w:r>
      <w:r w:rsidR="00DD1246" w:rsidRPr="00A83169">
        <w:rPr>
          <w:rFonts w:ascii="Times New Roman" w:hAnsi="Times New Roman" w:cs="Times New Roman"/>
          <w:color w:val="auto"/>
          <w:sz w:val="22"/>
          <w:szCs w:val="22"/>
        </w:rPr>
        <w:t>рядке и в сроки, установленные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E4DBA" w:rsidRPr="008E4DBA" w:rsidRDefault="009E59FE" w:rsidP="008E4DBA">
      <w:pPr>
        <w:pStyle w:val="a0"/>
        <w:tabs>
          <w:tab w:val="clear" w:pos="28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3.2.3</w:t>
      </w:r>
      <w:r w:rsidR="005E6901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E4DBA" w:rsidRPr="009E59FE">
        <w:rPr>
          <w:rFonts w:ascii="Times New Roman" w:hAnsi="Times New Roman" w:cs="Times New Roman"/>
          <w:color w:val="auto"/>
          <w:sz w:val="22"/>
          <w:szCs w:val="22"/>
        </w:rPr>
        <w:t>Осуществить все действия, необходимые для регистрации изменений в органах,           осуществляющих государственную регистрацию юридических лиц.</w:t>
      </w:r>
      <w:r w:rsidR="008E4DBA" w:rsidRPr="008E4DB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8E4DBA" w:rsidRPr="00A83169" w:rsidRDefault="008E4DBA" w:rsidP="00F72217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536B14" w:rsidRPr="00A83169" w:rsidRDefault="00536B14" w:rsidP="00536B14">
      <w:pPr>
        <w:pStyle w:val="Heading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536B14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4.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Переход права собственности на </w:t>
      </w:r>
      <w:r w:rsidR="00536B14" w:rsidRPr="00A83169">
        <w:rPr>
          <w:rFonts w:ascii="Times New Roman" w:hAnsi="Times New Roman" w:cs="Times New Roman"/>
          <w:b/>
          <w:color w:val="auto"/>
          <w:sz w:val="22"/>
          <w:szCs w:val="22"/>
        </w:rPr>
        <w:t>Д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олю</w:t>
      </w:r>
    </w:p>
    <w:p w:rsidR="00536B14" w:rsidRPr="00A83169" w:rsidRDefault="00536B14" w:rsidP="00536B14">
      <w:pPr>
        <w:pStyle w:val="a0"/>
        <w:tabs>
          <w:tab w:val="clear" w:pos="284"/>
        </w:tabs>
        <w:spacing w:before="0"/>
        <w:ind w:firstLine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4.1. Продаваемая Доля переходит к Покупателю с момента нотариального удостоверения настоящего </w:t>
      </w:r>
      <w:r w:rsidR="00F26D03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оговора.</w:t>
      </w:r>
    </w:p>
    <w:p w:rsidR="00536B14" w:rsidRPr="00A83169" w:rsidRDefault="00EB46F6" w:rsidP="00EB46F6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Одновременно к Покупателю переходят все права и обязанности участника Общества, 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 xml:space="preserve">          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возникшие до удостоверения </w:t>
      </w:r>
      <w:r w:rsidR="00F26D03" w:rsidRPr="00A83169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оговора, за исключением дополнительных прав и обязанностей </w:t>
      </w:r>
      <w:r w:rsidR="008E4DBA"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="00536B14" w:rsidRPr="00A83169">
        <w:rPr>
          <w:rFonts w:ascii="Times New Roman" w:hAnsi="Times New Roman" w:cs="Times New Roman"/>
          <w:color w:val="auto"/>
          <w:sz w:val="22"/>
          <w:szCs w:val="22"/>
        </w:rPr>
        <w:t>Продавца, если такие имеются.</w:t>
      </w:r>
    </w:p>
    <w:p w:rsidR="000A6D65" w:rsidRPr="00A83169" w:rsidRDefault="000A6D65" w:rsidP="000A6D65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BB1754" w:rsidP="000A6D65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5.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Цена и порядок расчетов</w:t>
      </w:r>
    </w:p>
    <w:p w:rsidR="00BA01CB" w:rsidRPr="00A83169" w:rsidRDefault="00BB1754" w:rsidP="00BB1754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5.1. </w:t>
      </w:r>
      <w:r w:rsidR="000A6D65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По соглашению Сторон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стоимость Доли по Договору составляет</w:t>
      </w:r>
      <w:proofErr w:type="gramStart"/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F6FA6" w:rsidRPr="008F6FA6">
        <w:rPr>
          <w:rFonts w:ascii="Times New Roman" w:hAnsi="Times New Roman" w:cs="Times New Roman"/>
          <w:color w:val="auto"/>
          <w:sz w:val="22"/>
          <w:szCs w:val="22"/>
        </w:rPr>
        <w:t>____________</w:t>
      </w:r>
      <w:r w:rsidR="005E690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85039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8F6FA6" w:rsidRPr="008F6FA6">
        <w:rPr>
          <w:rFonts w:ascii="Times New Roman" w:hAnsi="Times New Roman" w:cs="Times New Roman"/>
          <w:color w:val="auto"/>
          <w:sz w:val="22"/>
          <w:szCs w:val="22"/>
        </w:rPr>
        <w:t>_________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рублей.</w:t>
      </w:r>
    </w:p>
    <w:p w:rsidR="00A74AFA" w:rsidRPr="00A74AFA" w:rsidRDefault="00BB1754" w:rsidP="00A74AFA">
      <w:pPr>
        <w:pStyle w:val="a0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5.2.</w:t>
      </w:r>
      <w:r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 xml:space="preserve">Оплата стоимости Доли осуществляется Покупателем не позднее </w:t>
      </w:r>
      <w:r w:rsidR="00A82F9E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A82F9E">
        <w:rPr>
          <w:rFonts w:ascii="Times New Roman" w:hAnsi="Times New Roman" w:cs="Times New Roman"/>
          <w:color w:val="auto"/>
          <w:sz w:val="22"/>
          <w:szCs w:val="22"/>
        </w:rPr>
        <w:t>Двух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) банковских дней с момента нотариального удостоверения Договора путём перечисления денежных сре</w:t>
      </w:r>
      <w:proofErr w:type="gramStart"/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дств в в</w:t>
      </w:r>
      <w:proofErr w:type="gramEnd"/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люте Российской Федерации на расчётный счёт Продавца. Обязанности Покупателя в части оплаты по Договору считаются исполненными с момента поступления денежных средств на расчётный счёт Продавца.</w:t>
      </w:r>
    </w:p>
    <w:p w:rsidR="00A74AFA" w:rsidRPr="00A74AFA" w:rsidRDefault="004856CC" w:rsidP="00A74AF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>5.</w:t>
      </w:r>
      <w:r w:rsidR="00BB1754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Каждая из Сторон самостоятельно и за свой счёт оплачивает все налоги, сборы, пошлины и иные платежи, обязательства по уплате которых</w:t>
      </w:r>
      <w:r w:rsidR="004E09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могут возникнуть у Сторон при исполнении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Дог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вора или в связи с его исполнением.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 xml:space="preserve"> Все платежи, осуществляемые Продавцом в соответствии с да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ным пунктом,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выплачива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>ют</w:t>
      </w:r>
      <w:r w:rsidR="00A74AFA" w:rsidRPr="00A74AFA">
        <w:rPr>
          <w:rFonts w:ascii="Times New Roman" w:hAnsi="Times New Roman" w:cs="Times New Roman"/>
          <w:color w:val="auto"/>
          <w:sz w:val="22"/>
          <w:szCs w:val="22"/>
        </w:rPr>
        <w:t>ся из собственных средств ЗАО «ВТБ Капитал Управление Активами».</w:t>
      </w:r>
      <w:r w:rsidR="00A74AF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5D1F6A" w:rsidRPr="00A83169" w:rsidRDefault="005D1F6A" w:rsidP="00E2155E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5.4.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74603">
        <w:rPr>
          <w:rFonts w:ascii="Times New Roman" w:hAnsi="Times New Roman" w:cs="Times New Roman"/>
          <w:color w:val="auto"/>
          <w:sz w:val="22"/>
          <w:szCs w:val="22"/>
        </w:rPr>
        <w:t>Все расходы, включая н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отариальные 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расходы</w:t>
      </w:r>
      <w:r>
        <w:rPr>
          <w:rFonts w:ascii="Times New Roman" w:hAnsi="Times New Roman" w:cs="Times New Roman"/>
          <w:color w:val="auto"/>
          <w:sz w:val="22"/>
          <w:szCs w:val="22"/>
        </w:rPr>
        <w:t>, связанные с переходом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права на Долю несёт </w:t>
      </w:r>
      <w:r>
        <w:rPr>
          <w:rFonts w:ascii="Times New Roman" w:hAnsi="Times New Roman" w:cs="Times New Roman"/>
          <w:color w:val="auto"/>
          <w:sz w:val="22"/>
          <w:szCs w:val="22"/>
        </w:rPr>
        <w:t>Покупатель.</w:t>
      </w:r>
    </w:p>
    <w:p w:rsidR="003C49F0" w:rsidRPr="00A83169" w:rsidRDefault="003C49F0" w:rsidP="003C49F0">
      <w:pPr>
        <w:pStyle w:val="Heading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3C49F0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6.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Ответственность сторон</w:t>
      </w:r>
    </w:p>
    <w:p w:rsidR="00BA01CB" w:rsidRPr="00A83169" w:rsidRDefault="003E708E" w:rsidP="003E708E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6.1. </w:t>
      </w:r>
      <w:r w:rsidR="004E091B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несут ответственность за неисполнение или ненадлежащее ис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полнение своих обязательств по Договору в соответствии с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законодательством 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Российской Федерации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BA01CB" w:rsidRPr="005E6901" w:rsidRDefault="003E708E" w:rsidP="003E708E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6.2. 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Неустойка по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Догово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>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выплачивается только на основании обосно</w:t>
      </w:r>
      <w:r w:rsidR="009C2F7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ванного письменного </w:t>
      </w:r>
      <w:r w:rsidR="009C2F7C" w:rsidRPr="005E6901">
        <w:rPr>
          <w:rFonts w:ascii="Times New Roman" w:hAnsi="Times New Roman" w:cs="Times New Roman"/>
          <w:color w:val="auto"/>
          <w:sz w:val="22"/>
          <w:szCs w:val="22"/>
        </w:rPr>
        <w:t>требования Сторон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5E6901" w:rsidRDefault="003E708E" w:rsidP="003E708E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E6901">
        <w:rPr>
          <w:rFonts w:ascii="Times New Roman" w:hAnsi="Times New Roman" w:cs="Times New Roman"/>
          <w:color w:val="auto"/>
          <w:sz w:val="22"/>
          <w:szCs w:val="22"/>
        </w:rPr>
        <w:tab/>
      </w:r>
      <w:r w:rsidR="0018111B"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6.3. 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Помимо уп</w:t>
      </w:r>
      <w:r w:rsidR="009C2F7C" w:rsidRPr="005E6901">
        <w:rPr>
          <w:rFonts w:ascii="Times New Roman" w:hAnsi="Times New Roman" w:cs="Times New Roman"/>
          <w:color w:val="auto"/>
          <w:sz w:val="22"/>
          <w:szCs w:val="22"/>
        </w:rPr>
        <w:t>латы неустоек, предусмотренных Договором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, виновная сторона обязана возм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стить потерпевшей стороне </w:t>
      </w:r>
      <w:r w:rsidR="009F32D7" w:rsidRPr="005E6901">
        <w:rPr>
          <w:rFonts w:ascii="Times New Roman" w:hAnsi="Times New Roman" w:cs="Times New Roman"/>
          <w:color w:val="auto"/>
          <w:sz w:val="22"/>
          <w:szCs w:val="22"/>
        </w:rPr>
        <w:t>прямые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 убытки, возникшие в результате невыполнения/ненадлежащ</w:t>
      </w:r>
      <w:r w:rsidR="009C2F7C" w:rsidRPr="005E6901">
        <w:rPr>
          <w:rFonts w:ascii="Times New Roman" w:hAnsi="Times New Roman" w:cs="Times New Roman"/>
          <w:color w:val="auto"/>
          <w:sz w:val="22"/>
          <w:szCs w:val="22"/>
        </w:rPr>
        <w:t>его выполнения обязательств по Договору</w:t>
      </w:r>
      <w:r w:rsidR="004856CC" w:rsidRPr="005E6901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A74AFA" w:rsidRPr="00A74AFA" w:rsidRDefault="00A74AFA" w:rsidP="00A74AFA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74AFA">
        <w:rPr>
          <w:rFonts w:ascii="Times New Roman" w:hAnsi="Times New Roman" w:cs="Times New Roman"/>
          <w:color w:val="auto"/>
          <w:sz w:val="22"/>
          <w:szCs w:val="22"/>
        </w:rPr>
        <w:t>6.4. Ответственность Продавца:</w:t>
      </w:r>
    </w:p>
    <w:p w:rsidR="00A74AFA" w:rsidRPr="00A74AFA" w:rsidRDefault="00A74AFA" w:rsidP="00A74AFA">
      <w:pPr>
        <w:pStyle w:val="a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74AFA">
        <w:rPr>
          <w:rFonts w:ascii="Times New Roman" w:hAnsi="Times New Roman" w:cs="Times New Roman"/>
          <w:color w:val="auto"/>
          <w:sz w:val="22"/>
          <w:szCs w:val="22"/>
        </w:rPr>
        <w:t>6.4.1. В случае нарушения Продавцом сроков уведомления Общества, предусмотренных п. 3.1.1 Договора, Продавец обязуется выплатить Покупателю пени из расчёта 0,5% (Ноль целых пять десятых процента) от стоимости Доли за каждый день просрочки.</w:t>
      </w:r>
    </w:p>
    <w:p w:rsidR="00A74AFA" w:rsidRPr="00A74AFA" w:rsidRDefault="00A74AFA" w:rsidP="00A74AFA">
      <w:pPr>
        <w:pStyle w:val="a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74AFA">
        <w:rPr>
          <w:rFonts w:ascii="Times New Roman" w:hAnsi="Times New Roman" w:cs="Times New Roman"/>
          <w:color w:val="auto"/>
          <w:sz w:val="22"/>
          <w:szCs w:val="22"/>
        </w:rPr>
        <w:t>6.5. Ответственность Покупателя:</w:t>
      </w:r>
    </w:p>
    <w:p w:rsidR="00A74AFA" w:rsidRPr="00A74AFA" w:rsidRDefault="00A74AFA" w:rsidP="00A74AFA">
      <w:pPr>
        <w:pStyle w:val="a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74AFA">
        <w:rPr>
          <w:rFonts w:ascii="Times New Roman" w:hAnsi="Times New Roman" w:cs="Times New Roman"/>
          <w:color w:val="auto"/>
          <w:sz w:val="22"/>
          <w:szCs w:val="22"/>
        </w:rPr>
        <w:t>6.5.1. В случае несвоевременной оплаты Покупателем стоимости Доли в соответствии с усл</w:t>
      </w:r>
      <w:r w:rsidRPr="00A74AFA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A74AFA">
        <w:rPr>
          <w:rFonts w:ascii="Times New Roman" w:hAnsi="Times New Roman" w:cs="Times New Roman"/>
          <w:color w:val="auto"/>
          <w:sz w:val="22"/>
          <w:szCs w:val="22"/>
        </w:rPr>
        <w:t>виями Договора, Покупатель обязуется выплатить Продавцу пени из расчёта 0,5% (Ноль целых пять десятых процента) от стоимости Доли за каждый день просрочки.</w:t>
      </w:r>
    </w:p>
    <w:p w:rsidR="005423BE" w:rsidRPr="005423BE" w:rsidRDefault="00441A35" w:rsidP="00F66E0B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E6901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66E0B" w:rsidRPr="005E6901">
        <w:rPr>
          <w:rFonts w:ascii="Times New Roman" w:hAnsi="Times New Roman" w:cs="Times New Roman"/>
          <w:color w:val="auto"/>
          <w:sz w:val="22"/>
          <w:szCs w:val="22"/>
        </w:rPr>
        <w:t>6.</w:t>
      </w:r>
      <w:r w:rsidR="00A74AFA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A82F9E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5423BE" w:rsidRPr="005E690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5423BE" w:rsidRPr="005E6901">
        <w:rPr>
          <w:rFonts w:ascii="Times New Roman" w:hAnsi="Times New Roman" w:cs="Times New Roman"/>
          <w:color w:val="auto"/>
          <w:sz w:val="22"/>
          <w:szCs w:val="22"/>
        </w:rPr>
        <w:t>Продавец не предоставляет никаких дополнительных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 xml:space="preserve"> гарантий, кроме указанных в п. 1.4. настоящего Договора, и не несет никакой ответственности в отношении финансового состояния О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б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щества, качества и сохранности любых документов Общества, фиксации и правовой защиты инте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 xml:space="preserve">лектуальной собственности Общества и возможного оспаривания авторских и любых смежных прав, 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lastRenderedPageBreak/>
        <w:t>состояния налоговой и управленческой отчетности Общества, размера долгов и обязательств Общ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ства, вовлеченности в любые административные и</w:t>
      </w:r>
      <w:proofErr w:type="gramEnd"/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 xml:space="preserve"> гражданские производства Общества и т.п.  </w:t>
      </w:r>
    </w:p>
    <w:p w:rsidR="005423BE" w:rsidRDefault="00F66E0B" w:rsidP="005423BE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6.</w:t>
      </w:r>
      <w:r w:rsidR="00A74AF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5423BE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proofErr w:type="gramStart"/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Покупатель принимает на себя любые риски и ответственность и обязуется не привлекать Продавца к любым спорам и для защиты любых прав, или в качестве соответчика, или для привлеч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ния к солидарной и/или субсидиарной ответственности, или не предъявлять требований в порядке регресса и т.д. в отношении изложенного в п. 6.</w:t>
      </w:r>
      <w:r w:rsidR="00A74AFA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5423BE" w:rsidRPr="005423BE">
        <w:rPr>
          <w:rFonts w:ascii="Times New Roman" w:hAnsi="Times New Roman" w:cs="Times New Roman"/>
          <w:color w:val="auto"/>
          <w:sz w:val="22"/>
          <w:szCs w:val="22"/>
        </w:rPr>
        <w:t>. настоящего Договора</w:t>
      </w:r>
      <w:r w:rsidR="000A478C">
        <w:rPr>
          <w:rFonts w:ascii="Times New Roman" w:hAnsi="Times New Roman" w:cs="Times New Roman"/>
          <w:color w:val="auto"/>
          <w:sz w:val="22"/>
          <w:szCs w:val="22"/>
        </w:rPr>
        <w:t>.</w:t>
      </w:r>
      <w:proofErr w:type="gramEnd"/>
    </w:p>
    <w:p w:rsidR="000A478C" w:rsidRDefault="00F66E0B" w:rsidP="005423BE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6.</w:t>
      </w:r>
      <w:r w:rsidR="00A74AFA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A478C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Покупатель не является владельцем паев Закрытого паевого инвестиционного фонда ос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бо рисковых (венчурных) инвестиций «</w:t>
      </w:r>
      <w:r w:rsidR="000A478C" w:rsidRPr="000A478C">
        <w:rPr>
          <w:rFonts w:ascii="Times New Roman" w:hAnsi="Times New Roman" w:cs="Times New Roman"/>
          <w:bCs/>
          <w:color w:val="auto"/>
          <w:sz w:val="22"/>
          <w:szCs w:val="22"/>
        </w:rPr>
        <w:t>Региональный венчурный фонд инвестиций в малые предпр</w:t>
      </w:r>
      <w:r w:rsidR="000A478C" w:rsidRPr="000A478C">
        <w:rPr>
          <w:rFonts w:ascii="Times New Roman" w:hAnsi="Times New Roman" w:cs="Times New Roman"/>
          <w:bCs/>
          <w:color w:val="auto"/>
          <w:sz w:val="22"/>
          <w:szCs w:val="22"/>
        </w:rPr>
        <w:t>и</w:t>
      </w:r>
      <w:r w:rsidR="000A478C" w:rsidRPr="000A478C">
        <w:rPr>
          <w:rFonts w:ascii="Times New Roman" w:hAnsi="Times New Roman" w:cs="Times New Roman"/>
          <w:bCs/>
          <w:color w:val="auto"/>
          <w:sz w:val="22"/>
          <w:szCs w:val="22"/>
        </w:rPr>
        <w:t>ятия в научно-технической сфере Саратовской области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», акционером ЗАО «ВТБ Капитал Управление Активами», основным и/или преобладающим хозяйственным обществом акционеров ЗАО «ВТБ К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0A478C" w:rsidRPr="000A478C">
        <w:rPr>
          <w:rFonts w:ascii="Times New Roman" w:hAnsi="Times New Roman" w:cs="Times New Roman"/>
          <w:color w:val="auto"/>
          <w:sz w:val="22"/>
          <w:szCs w:val="22"/>
        </w:rPr>
        <w:t>питал Управление Активами», его дочерним или зависимым обществом</w:t>
      </w:r>
      <w:r w:rsidR="000A478C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A74AFA" w:rsidRPr="00A83169" w:rsidRDefault="00A74AFA" w:rsidP="005423BE">
      <w:pPr>
        <w:pStyle w:val="a0"/>
        <w:tabs>
          <w:tab w:val="clear" w:pos="284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6.9. </w:t>
      </w:r>
      <w:r w:rsidRPr="00A74AFA">
        <w:rPr>
          <w:rFonts w:ascii="Times New Roman" w:hAnsi="Times New Roman" w:cs="Times New Roman"/>
          <w:color w:val="auto"/>
          <w:sz w:val="22"/>
          <w:szCs w:val="22"/>
        </w:rPr>
        <w:t xml:space="preserve">Выплата любых штрафных санкций на настоящему Договору, включая, </w:t>
      </w:r>
      <w:proofErr w:type="gramStart"/>
      <w:r w:rsidRPr="00A74AFA">
        <w:rPr>
          <w:rFonts w:ascii="Times New Roman" w:hAnsi="Times New Roman" w:cs="Times New Roman"/>
          <w:color w:val="auto"/>
          <w:sz w:val="22"/>
          <w:szCs w:val="22"/>
        </w:rPr>
        <w:t>но</w:t>
      </w:r>
      <w:proofErr w:type="gramEnd"/>
      <w:r w:rsidRPr="00A74AFA">
        <w:rPr>
          <w:rFonts w:ascii="Times New Roman" w:hAnsi="Times New Roman" w:cs="Times New Roman"/>
          <w:color w:val="auto"/>
          <w:sz w:val="22"/>
          <w:szCs w:val="22"/>
        </w:rPr>
        <w:t xml:space="preserve"> не ограничив</w:t>
      </w:r>
      <w:r w:rsidRPr="00A74AF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A74AFA">
        <w:rPr>
          <w:rFonts w:ascii="Times New Roman" w:hAnsi="Times New Roman" w:cs="Times New Roman"/>
          <w:color w:val="auto"/>
          <w:sz w:val="22"/>
          <w:szCs w:val="22"/>
        </w:rPr>
        <w:t>ясь, штрафы, пени, осуществляется ЗАО «ВТБ Капитал Управление Активами» за счет собственных средств.</w:t>
      </w:r>
    </w:p>
    <w:p w:rsidR="004725CB" w:rsidRPr="00A83169" w:rsidRDefault="004725CB" w:rsidP="004725CB">
      <w:pPr>
        <w:pStyle w:val="Heading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18111B" w:rsidP="004725CB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7.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Основания и порядок расторжения договора</w:t>
      </w:r>
    </w:p>
    <w:p w:rsidR="00BA01CB" w:rsidRPr="00A83169" w:rsidRDefault="00A521A9" w:rsidP="00A521A9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7.1.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Договор</w:t>
      </w:r>
      <w:proofErr w:type="gramEnd"/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может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быть расторгнут по соглашению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по основаниям, предусмотре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ным Договором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и законодательством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РФ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725CB" w:rsidRPr="00A83169" w:rsidRDefault="004725CB" w:rsidP="004725CB">
      <w:pPr>
        <w:pStyle w:val="Heading3"/>
        <w:tabs>
          <w:tab w:val="clear" w:pos="284"/>
        </w:tabs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4856CC" w:rsidP="004725CB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8.</w:t>
      </w:r>
      <w:r w:rsidR="00A521A9"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Разрешение споров из договора</w:t>
      </w:r>
    </w:p>
    <w:p w:rsidR="00E2155E" w:rsidRPr="00E2155E" w:rsidRDefault="00A521A9" w:rsidP="00E2155E">
      <w:pPr>
        <w:pStyle w:val="a0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.1. Все споры и разногласия, которые могут возникнуть между Сторонами по вопросам, не урегулированным настоящим Договором, будут разрешаться путем переговоров на основе действ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ющего законодательства РФ.</w:t>
      </w:r>
    </w:p>
    <w:p w:rsidR="00E2155E" w:rsidRPr="00E2155E" w:rsidRDefault="00A521A9" w:rsidP="00E2155E">
      <w:pPr>
        <w:pStyle w:val="a0"/>
        <w:tabs>
          <w:tab w:val="clear" w:pos="284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.2. При </w:t>
      </w:r>
      <w:proofErr w:type="spellStart"/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неурегулировании</w:t>
      </w:r>
      <w:proofErr w:type="spellEnd"/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 в процессе переговоров спорных вопросов споры разрешаются в суде в порядке, установленном действующим законодательством РФ</w:t>
      </w:r>
      <w:r w:rsidR="00803F2B">
        <w:rPr>
          <w:rFonts w:ascii="Times New Roman" w:hAnsi="Times New Roman" w:cs="Times New Roman"/>
          <w:color w:val="auto"/>
          <w:sz w:val="22"/>
          <w:szCs w:val="22"/>
        </w:rPr>
        <w:t>, в Арбитражном суде г. Москвы.</w:t>
      </w:r>
    </w:p>
    <w:p w:rsidR="00BA01CB" w:rsidRPr="00A83169" w:rsidRDefault="00BA01CB" w:rsidP="00E2155E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725CB" w:rsidRPr="00A83169" w:rsidRDefault="004725CB" w:rsidP="004725CB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A521A9" w:rsidP="004725CB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>9. Освобождение от ответственности</w:t>
      </w:r>
    </w:p>
    <w:p w:rsidR="00BA01CB" w:rsidRPr="00A83169" w:rsidRDefault="00A521A9" w:rsidP="00A521A9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  <w:t xml:space="preserve">9.1.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освобождаются от ответственности за полное или частично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е неисполнение об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зательств по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Дого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действий органов государственной вл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асти или других независящих от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обстоятельств.</w:t>
      </w:r>
    </w:p>
    <w:p w:rsidR="00BA01CB" w:rsidRDefault="00A521A9" w:rsidP="00E2155E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9.2. 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торона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которая не мо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жет выполнить обязательства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должна 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без промедл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E2155E" w:rsidRPr="00E2155E">
        <w:rPr>
          <w:rFonts w:ascii="Times New Roman" w:hAnsi="Times New Roman" w:cs="Times New Roman"/>
          <w:color w:val="auto"/>
          <w:sz w:val="22"/>
          <w:szCs w:val="22"/>
        </w:rPr>
        <w:t>ния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, не позднее 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Семи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)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после наступления обстоятельств непреодолимой си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лы, письменно известить другую Сторону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, с предоставлением обосновывающих документов, выданных компетентными органами.</w:t>
      </w:r>
    </w:p>
    <w:p w:rsidR="00E2155E" w:rsidRPr="00A83169" w:rsidRDefault="00E2155E" w:rsidP="00E2155E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 xml:space="preserve">9.3. 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 xml:space="preserve">При прекращении указанных в п. </w:t>
      </w:r>
      <w:r>
        <w:rPr>
          <w:rFonts w:ascii="Times New Roman" w:hAnsi="Times New Roman" w:cs="Times New Roman"/>
          <w:color w:val="auto"/>
          <w:sz w:val="22"/>
          <w:szCs w:val="22"/>
        </w:rPr>
        <w:t>9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1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. обстоятель</w:t>
      </w:r>
      <w:proofErr w:type="gramStart"/>
      <w:r w:rsidRPr="00E2155E">
        <w:rPr>
          <w:rFonts w:ascii="Times New Roman" w:hAnsi="Times New Roman" w:cs="Times New Roman"/>
          <w:color w:val="auto"/>
          <w:sz w:val="22"/>
          <w:szCs w:val="22"/>
        </w:rPr>
        <w:t>ств Ст</w:t>
      </w:r>
      <w:proofErr w:type="gramEnd"/>
      <w:r w:rsidRPr="00E2155E">
        <w:rPr>
          <w:rFonts w:ascii="Times New Roman" w:hAnsi="Times New Roman" w:cs="Times New Roman"/>
          <w:color w:val="auto"/>
          <w:sz w:val="22"/>
          <w:szCs w:val="22"/>
        </w:rPr>
        <w:t>орона должна без промедления известить об этом другую Сторону в письменном виде. В извещении должен быть указан срок, в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к</w:t>
      </w:r>
      <w:r w:rsidRPr="00E2155E">
        <w:rPr>
          <w:rFonts w:ascii="Times New Roman" w:hAnsi="Times New Roman" w:cs="Times New Roman"/>
          <w:color w:val="auto"/>
          <w:sz w:val="22"/>
          <w:szCs w:val="22"/>
        </w:rPr>
        <w:t>оторый предполагается исполнить обязательства по настоящему Договору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A01CB" w:rsidRPr="00A83169" w:rsidRDefault="00A521A9" w:rsidP="00A521A9">
      <w:pPr>
        <w:pStyle w:val="a0"/>
        <w:tabs>
          <w:tab w:val="clear" w:pos="284"/>
        </w:tabs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9.</w:t>
      </w:r>
      <w:r w:rsidR="00E2155E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Стороны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приз</w:t>
      </w:r>
      <w:r w:rsidR="00FB0EC8" w:rsidRPr="00A83169">
        <w:rPr>
          <w:rFonts w:ascii="Times New Roman" w:hAnsi="Times New Roman" w:cs="Times New Roman"/>
          <w:color w:val="auto"/>
          <w:sz w:val="22"/>
          <w:szCs w:val="22"/>
        </w:rPr>
        <w:t>нают, что неплатежеспособность Сторон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обстоятельством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, освобождающим Сторону от ответственности за неисполнение или ненадлежащее исполнение обяз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>тельств по Договору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D9596E" w:rsidRPr="00A83169" w:rsidRDefault="00D9596E" w:rsidP="00D9596E">
      <w:pPr>
        <w:pStyle w:val="Heading3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Pr="00A83169" w:rsidRDefault="00A521A9" w:rsidP="00D9596E">
      <w:pPr>
        <w:pStyle w:val="Heading3"/>
        <w:tabs>
          <w:tab w:val="clear" w:pos="284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10.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Прочие условия</w:t>
      </w:r>
    </w:p>
    <w:p w:rsidR="005D1F6A" w:rsidRPr="005D1F6A" w:rsidRDefault="005D1F6A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.1. Настоящий Договор вступает в силу </w:t>
      </w:r>
      <w:proofErr w:type="gramStart"/>
      <w:r w:rsidRPr="005D1F6A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proofErr w:type="gramEnd"/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его подписания Сторонами и его нотариал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ного удостоверения.</w:t>
      </w:r>
    </w:p>
    <w:p w:rsidR="005D1F6A" w:rsidRPr="005D1F6A" w:rsidRDefault="005D1F6A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.2. Настоящий Д</w:t>
      </w:r>
      <w:r>
        <w:rPr>
          <w:rFonts w:ascii="Times New Roman" w:hAnsi="Times New Roman" w:cs="Times New Roman"/>
          <w:color w:val="auto"/>
          <w:sz w:val="22"/>
          <w:szCs w:val="22"/>
        </w:rPr>
        <w:t>оговор составлен в 3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 xml:space="preserve"> экземплярах, имеющих одинаковую юридическую силу, по одному экземпляру для каждой Стороны и Нотариуса.</w:t>
      </w:r>
    </w:p>
    <w:p w:rsidR="005D1F6A" w:rsidRPr="005D1F6A" w:rsidRDefault="005D1F6A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 Права и обязанности каждой из Сторон по настоящему Договору не могут быть перед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ны третьему лицу без письменного на то предварительного согласия другой Стороны.</w:t>
      </w:r>
    </w:p>
    <w:p w:rsidR="005D1F6A" w:rsidRDefault="005D1F6A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  <w:t>10.4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. Все изменения и дополнения к настоящему Договору должны быть совершены в пис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5D1F6A">
        <w:rPr>
          <w:rFonts w:ascii="Times New Roman" w:hAnsi="Times New Roman" w:cs="Times New Roman"/>
          <w:color w:val="auto"/>
          <w:sz w:val="22"/>
          <w:szCs w:val="22"/>
        </w:rPr>
        <w:t>менной форме и подписаны уполномоченными на это лицами и одобрены компетентными органами, если такое одобрение необходимо</w:t>
      </w:r>
      <w:r w:rsidR="00F66E0B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BA2413" w:rsidRPr="00A83169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BA01CB" w:rsidRPr="00A83169" w:rsidRDefault="005D1F6A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4A5199" w:rsidRPr="005D1F6A" w:rsidRDefault="004A5199" w:rsidP="005D1F6A">
      <w:pPr>
        <w:pStyle w:val="a0"/>
        <w:spacing w:befor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A01CB" w:rsidRPr="00A83169" w:rsidRDefault="000452DD" w:rsidP="004A5199">
      <w:pPr>
        <w:pStyle w:val="Heading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11.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Адреса и реквизиты сторон</w:t>
      </w:r>
    </w:p>
    <w:p w:rsidR="003D31E4" w:rsidRDefault="003D31E4" w:rsidP="000452DD">
      <w:pPr>
        <w:pStyle w:val="a0"/>
        <w:tabs>
          <w:tab w:val="clear" w:pos="284"/>
        </w:tabs>
        <w:spacing w:before="0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5D1F6A" w:rsidRDefault="004A5199" w:rsidP="005D1F6A">
      <w:pPr>
        <w:pStyle w:val="a0"/>
        <w:tabs>
          <w:tab w:val="clear" w:pos="284"/>
        </w:tabs>
        <w:spacing w:before="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i/>
          <w:color w:val="auto"/>
          <w:sz w:val="22"/>
          <w:szCs w:val="22"/>
        </w:rPr>
        <w:lastRenderedPageBreak/>
        <w:tab/>
      </w:r>
      <w:r w:rsidR="000452DD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11.1. </w:t>
      </w:r>
      <w:r w:rsidR="003136BB" w:rsidRPr="00A83169">
        <w:rPr>
          <w:rFonts w:ascii="Times New Roman" w:hAnsi="Times New Roman" w:cs="Times New Roman"/>
          <w:color w:val="auto"/>
          <w:sz w:val="22"/>
          <w:szCs w:val="22"/>
        </w:rPr>
        <w:t>Продавец</w:t>
      </w:r>
      <w:r w:rsidR="004856CC"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5E6901" w:rsidRDefault="005E6901" w:rsidP="005E6901">
      <w:pPr>
        <w:pStyle w:val="a0"/>
        <w:tabs>
          <w:tab w:val="clear" w:pos="284"/>
        </w:tabs>
        <w:spacing w:before="0"/>
        <w:ind w:left="709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D1F6A">
        <w:rPr>
          <w:rFonts w:ascii="Times New Roman" w:hAnsi="Times New Roman" w:cs="Times New Roman"/>
          <w:b/>
          <w:color w:val="auto"/>
          <w:sz w:val="22"/>
          <w:szCs w:val="22"/>
        </w:rPr>
        <w:t>ЗАО «ВТБ Капитал Управление Активами» Д.У. Закрытого паевого инвестиционного фонда особо рисковых (венчурных) инвестиций «</w:t>
      </w:r>
      <w:r w:rsidRPr="003D02E4">
        <w:rPr>
          <w:rFonts w:ascii="Times New Roman" w:hAnsi="Times New Roman" w:cs="Times New Roman"/>
          <w:b/>
          <w:bCs/>
          <w:color w:val="auto"/>
          <w:sz w:val="22"/>
          <w:szCs w:val="22"/>
        </w:rPr>
        <w:t>Региональный венчурный фонд инв</w:t>
      </w:r>
      <w:r w:rsidRPr="003D02E4">
        <w:rPr>
          <w:rFonts w:ascii="Times New Roman" w:hAnsi="Times New Roman" w:cs="Times New Roman"/>
          <w:b/>
          <w:bCs/>
          <w:color w:val="auto"/>
          <w:sz w:val="22"/>
          <w:szCs w:val="22"/>
        </w:rPr>
        <w:t>е</w:t>
      </w:r>
      <w:r w:rsidRPr="003D02E4">
        <w:rPr>
          <w:rFonts w:ascii="Times New Roman" w:hAnsi="Times New Roman" w:cs="Times New Roman"/>
          <w:b/>
          <w:bCs/>
          <w:color w:val="auto"/>
          <w:sz w:val="22"/>
          <w:szCs w:val="22"/>
        </w:rPr>
        <w:t>стиций в малые предприятия в научно-технической сфере Саратовской области</w:t>
      </w:r>
      <w:r w:rsidRPr="005D1F6A">
        <w:rPr>
          <w:rFonts w:ascii="Times New Roman" w:hAnsi="Times New Roman" w:cs="Times New Roman"/>
          <w:b/>
          <w:color w:val="auto"/>
          <w:sz w:val="22"/>
          <w:szCs w:val="22"/>
        </w:rPr>
        <w:t>»</w:t>
      </w:r>
    </w:p>
    <w:p w:rsidR="005E6901" w:rsidRPr="00BE2D3B" w:rsidRDefault="005E6901" w:rsidP="005E6901">
      <w:pPr>
        <w:pStyle w:val="Header"/>
        <w:ind w:left="709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Место нахождения: </w:t>
      </w:r>
      <w:smartTag w:uri="urn:schemas-microsoft-com:office:smarttags" w:element="metricconverter">
        <w:smartTagPr>
          <w:attr w:name="ProductID" w:val="123317, г"/>
        </w:smartTagPr>
        <w:r w:rsidRPr="00BE2D3B">
          <w:rPr>
            <w:rFonts w:ascii="Times New Roman" w:hAnsi="Times New Roman" w:cs="Times New Roman"/>
            <w:bCs/>
            <w:color w:val="auto"/>
            <w:sz w:val="22"/>
            <w:szCs w:val="22"/>
          </w:rPr>
          <w:t>123317, г</w:t>
        </w:r>
      </w:smartTag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>. Москва, наб. Пресненская, д. 10</w:t>
      </w:r>
    </w:p>
    <w:p w:rsidR="005E6901" w:rsidRPr="00BE2D3B" w:rsidRDefault="005E6901" w:rsidP="005E6901">
      <w:pPr>
        <w:pStyle w:val="Header"/>
        <w:ind w:left="709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Почтовый адрес:  </w:t>
      </w:r>
      <w:smartTag w:uri="urn:schemas-microsoft-com:office:smarttags" w:element="metricconverter">
        <w:smartTagPr>
          <w:attr w:name="ProductID" w:val="123317, г"/>
        </w:smartTagPr>
        <w:r w:rsidRPr="00BE2D3B">
          <w:rPr>
            <w:rFonts w:ascii="Times New Roman" w:hAnsi="Times New Roman" w:cs="Times New Roman"/>
            <w:bCs/>
            <w:color w:val="auto"/>
            <w:sz w:val="22"/>
            <w:szCs w:val="22"/>
          </w:rPr>
          <w:t>123317, г</w:t>
        </w:r>
      </w:smartTag>
      <w:r w:rsidRPr="00BE2D3B">
        <w:rPr>
          <w:rFonts w:ascii="Times New Roman" w:hAnsi="Times New Roman" w:cs="Times New Roman"/>
          <w:bCs/>
          <w:color w:val="auto"/>
          <w:sz w:val="22"/>
          <w:szCs w:val="22"/>
        </w:rPr>
        <w:t>. Москва, наб. Пресненская, д. 10</w:t>
      </w:r>
    </w:p>
    <w:p w:rsidR="005E6901" w:rsidRPr="00BE2D3B" w:rsidRDefault="005E6901" w:rsidP="005E6901">
      <w:pPr>
        <w:pStyle w:val="NoSpacing"/>
        <w:ind w:left="709"/>
        <w:jc w:val="both"/>
        <w:rPr>
          <w:rFonts w:ascii="Times New Roman" w:eastAsia="Times New Roman" w:hAnsi="Times New Roman"/>
          <w:bCs/>
          <w:lang w:eastAsia="ru-RU"/>
        </w:rPr>
      </w:pPr>
      <w:r w:rsidRPr="00BE2D3B">
        <w:rPr>
          <w:rFonts w:ascii="Times New Roman" w:eastAsia="Times New Roman" w:hAnsi="Times New Roman"/>
          <w:bCs/>
          <w:lang w:eastAsia="ru-RU"/>
        </w:rPr>
        <w:t>ОГРН 1027739323600, ИНН 7701140866, КПП 775001001</w:t>
      </w:r>
    </w:p>
    <w:p w:rsidR="005E6901" w:rsidRPr="00BE2D3B" w:rsidRDefault="005E6901" w:rsidP="005E6901">
      <w:pPr>
        <w:pStyle w:val="NoSpacing"/>
        <w:ind w:left="709"/>
        <w:jc w:val="both"/>
        <w:rPr>
          <w:rFonts w:ascii="Times New Roman" w:eastAsia="Times New Roman" w:hAnsi="Times New Roman"/>
          <w:bCs/>
          <w:lang w:eastAsia="ru-RU"/>
        </w:rPr>
      </w:pPr>
      <w:proofErr w:type="gramStart"/>
      <w:r w:rsidRPr="00BE2D3B">
        <w:rPr>
          <w:rFonts w:ascii="Times New Roman" w:eastAsia="Times New Roman" w:hAnsi="Times New Roman"/>
          <w:bCs/>
          <w:lang w:eastAsia="ru-RU"/>
        </w:rPr>
        <w:t>р</w:t>
      </w:r>
      <w:proofErr w:type="gramEnd"/>
      <w:r w:rsidRPr="00BE2D3B">
        <w:rPr>
          <w:rFonts w:ascii="Times New Roman" w:eastAsia="Times New Roman" w:hAnsi="Times New Roman"/>
          <w:bCs/>
          <w:lang w:eastAsia="ru-RU"/>
        </w:rPr>
        <w:t xml:space="preserve">/с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40701810300190000011 в ОАО Банк ВТБ г. Москва </w:t>
      </w:r>
    </w:p>
    <w:p w:rsidR="005E6901" w:rsidRPr="00BE2D3B" w:rsidRDefault="005E6901" w:rsidP="005E6901">
      <w:pPr>
        <w:pStyle w:val="NoSpacing"/>
        <w:ind w:left="709"/>
        <w:jc w:val="both"/>
        <w:rPr>
          <w:rFonts w:ascii="Times New Roman" w:eastAsia="Times New Roman" w:hAnsi="Times New Roman"/>
          <w:bCs/>
          <w:lang w:eastAsia="ru-RU"/>
        </w:rPr>
      </w:pPr>
      <w:r w:rsidRPr="00BE2D3B">
        <w:rPr>
          <w:rFonts w:ascii="Times New Roman" w:eastAsia="Times New Roman" w:hAnsi="Times New Roman"/>
          <w:bCs/>
          <w:lang w:eastAsia="ru-RU"/>
        </w:rPr>
        <w:t xml:space="preserve">к/с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30101810700000000187, БИК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 xml:space="preserve"> </w:t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</w:r>
      <w:r w:rsidRPr="00BE2D3B">
        <w:rPr>
          <w:rFonts w:ascii="Times New Roman" w:eastAsia="Times New Roman" w:hAnsi="Times New Roman"/>
          <w:bCs/>
          <w:lang w:eastAsia="ru-RU"/>
        </w:rPr>
        <w:softHyphen/>
        <w:t>044525187</w:t>
      </w:r>
    </w:p>
    <w:p w:rsidR="003D31E4" w:rsidRDefault="003D31E4" w:rsidP="000452DD">
      <w:pPr>
        <w:pStyle w:val="a0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</w:p>
    <w:p w:rsidR="005D1F6A" w:rsidRDefault="000452DD" w:rsidP="000452DD">
      <w:pPr>
        <w:pStyle w:val="a0"/>
        <w:tabs>
          <w:tab w:val="clear" w:pos="284"/>
        </w:tabs>
        <w:spacing w:before="0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11.2. </w:t>
      </w:r>
      <w:r w:rsidR="003136BB" w:rsidRPr="00A83169">
        <w:rPr>
          <w:rFonts w:ascii="Times New Roman" w:hAnsi="Times New Roman" w:cs="Times New Roman"/>
          <w:color w:val="auto"/>
          <w:sz w:val="22"/>
          <w:szCs w:val="22"/>
        </w:rPr>
        <w:t>Покупатель</w:t>
      </w:r>
      <w:r w:rsidRPr="00A83169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817187" w:rsidRDefault="00817187" w:rsidP="005E6901">
      <w:pPr>
        <w:pStyle w:val="a0"/>
        <w:spacing w:before="0"/>
        <w:ind w:left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________________________</w:t>
      </w:r>
    </w:p>
    <w:p w:rsidR="005E6901" w:rsidRDefault="005E6901" w:rsidP="005E6901">
      <w:pPr>
        <w:pStyle w:val="a0"/>
        <w:spacing w:before="0"/>
        <w:ind w:left="709"/>
        <w:rPr>
          <w:rFonts w:ascii="Times New Roman" w:hAnsi="Times New Roman" w:cs="Times New Roman"/>
          <w:color w:val="auto"/>
          <w:sz w:val="22"/>
          <w:szCs w:val="22"/>
        </w:rPr>
      </w:pPr>
      <w:r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Место нахождения: 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>____________________</w:t>
      </w:r>
    </w:p>
    <w:p w:rsidR="005E6901" w:rsidRPr="009E3F18" w:rsidRDefault="005E6901" w:rsidP="005E6901">
      <w:pPr>
        <w:pStyle w:val="a0"/>
        <w:spacing w:before="0"/>
        <w:ind w:left="709"/>
        <w:rPr>
          <w:rFonts w:ascii="Times New Roman" w:hAnsi="Times New Roman" w:cs="Times New Roman"/>
          <w:color w:val="auto"/>
          <w:sz w:val="22"/>
          <w:szCs w:val="22"/>
        </w:rPr>
      </w:pPr>
      <w:r w:rsidRPr="009E3F18">
        <w:rPr>
          <w:rFonts w:ascii="Times New Roman" w:hAnsi="Times New Roman" w:cs="Times New Roman"/>
          <w:color w:val="auto"/>
          <w:sz w:val="22"/>
          <w:szCs w:val="22"/>
        </w:rPr>
        <w:t>ОГРН:</w:t>
      </w:r>
      <w:r w:rsidRPr="00BE2D3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>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9E3F18">
        <w:rPr>
          <w:rFonts w:ascii="Times New Roman" w:hAnsi="Times New Roman" w:cs="Times New Roman"/>
          <w:color w:val="auto"/>
          <w:sz w:val="22"/>
          <w:szCs w:val="22"/>
        </w:rPr>
        <w:t xml:space="preserve"> ИНН: 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>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Pr="00BE2D3B">
        <w:rPr>
          <w:rFonts w:ascii="Times New Roman" w:hAnsi="Times New Roman" w:cs="Times New Roman"/>
          <w:color w:val="auto"/>
          <w:sz w:val="22"/>
          <w:szCs w:val="22"/>
        </w:rPr>
        <w:t xml:space="preserve">КПП </w:t>
      </w:r>
      <w:r w:rsidR="00817187">
        <w:rPr>
          <w:rFonts w:ascii="Times New Roman" w:hAnsi="Times New Roman" w:cs="Times New Roman"/>
          <w:color w:val="auto"/>
          <w:sz w:val="22"/>
          <w:szCs w:val="22"/>
        </w:rPr>
        <w:t>_____________</w:t>
      </w:r>
    </w:p>
    <w:p w:rsidR="005E6901" w:rsidRPr="00BE2D3B" w:rsidRDefault="00817187" w:rsidP="005E6901">
      <w:pPr>
        <w:pStyle w:val="a0"/>
        <w:spacing w:before="0"/>
        <w:ind w:left="709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>р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>/с________________________</w:t>
      </w:r>
      <w:r w:rsidR="005E690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E6901" w:rsidRPr="00BE2D3B">
        <w:rPr>
          <w:rFonts w:ascii="Times New Roman" w:hAnsi="Times New Roman" w:cs="Times New Roman"/>
          <w:color w:val="auto"/>
          <w:sz w:val="22"/>
          <w:szCs w:val="22"/>
        </w:rPr>
        <w:t xml:space="preserve">в </w:t>
      </w:r>
      <w:r>
        <w:rPr>
          <w:rFonts w:ascii="Times New Roman" w:hAnsi="Times New Roman" w:cs="Times New Roman"/>
          <w:color w:val="auto"/>
          <w:sz w:val="22"/>
          <w:szCs w:val="22"/>
        </w:rPr>
        <w:t>__________________</w:t>
      </w:r>
    </w:p>
    <w:p w:rsidR="005E6901" w:rsidRPr="00BE2D3B" w:rsidRDefault="00817187" w:rsidP="005E6901">
      <w:pPr>
        <w:pStyle w:val="a0"/>
        <w:spacing w:before="0"/>
        <w:ind w:left="709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к/с ____________________</w:t>
      </w:r>
      <w:r w:rsidR="005E6901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auto"/>
          <w:sz w:val="22"/>
          <w:szCs w:val="22"/>
        </w:rPr>
        <w:t>БИК________________</w:t>
      </w:r>
    </w:p>
    <w:p w:rsidR="005E6901" w:rsidRDefault="005E6901" w:rsidP="005E6901">
      <w:pPr>
        <w:pStyle w:val="Heading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66E0B" w:rsidRDefault="00F66E0B" w:rsidP="00E255A6">
      <w:pPr>
        <w:pStyle w:val="Heading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66E0B" w:rsidRDefault="00F66E0B" w:rsidP="00E255A6">
      <w:pPr>
        <w:pStyle w:val="Heading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BA01CB" w:rsidRDefault="0004389C" w:rsidP="00E255A6">
      <w:pPr>
        <w:pStyle w:val="Heading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A83169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12. </w:t>
      </w:r>
      <w:r w:rsidR="004856CC" w:rsidRPr="00A83169">
        <w:rPr>
          <w:rFonts w:ascii="Times New Roman" w:hAnsi="Times New Roman" w:cs="Times New Roman"/>
          <w:b/>
          <w:color w:val="auto"/>
          <w:sz w:val="22"/>
          <w:szCs w:val="22"/>
        </w:rPr>
        <w:t>Подписи сторон</w:t>
      </w:r>
    </w:p>
    <w:p w:rsidR="00F66E0B" w:rsidRPr="000F4A1B" w:rsidRDefault="00F66E0B" w:rsidP="00C366FC">
      <w:pPr>
        <w:ind w:left="709"/>
        <w:rPr>
          <w:sz w:val="22"/>
          <w:szCs w:val="22"/>
        </w:rPr>
      </w:pPr>
    </w:p>
    <w:p w:rsidR="00F66E0B" w:rsidRPr="000F4A1B" w:rsidRDefault="00F66E0B" w:rsidP="00C366FC">
      <w:pPr>
        <w:ind w:left="709"/>
        <w:rPr>
          <w:rFonts w:ascii="Times New Roman" w:hAnsi="Times New Roman" w:cs="Times New Roman"/>
          <w:sz w:val="22"/>
          <w:szCs w:val="22"/>
        </w:rPr>
      </w:pPr>
      <w:r w:rsidRPr="000F4A1B">
        <w:rPr>
          <w:rFonts w:ascii="Times New Roman" w:hAnsi="Times New Roman" w:cs="Times New Roman"/>
          <w:sz w:val="22"/>
          <w:szCs w:val="22"/>
        </w:rPr>
        <w:t>12.1. Продавец:</w:t>
      </w:r>
    </w:p>
    <w:p w:rsidR="00C366FC" w:rsidRPr="000F4A1B" w:rsidRDefault="00C366FC" w:rsidP="00C366FC">
      <w:pPr>
        <w:pStyle w:val="a0"/>
        <w:spacing w:before="0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366FC" w:rsidRPr="000F4A1B" w:rsidRDefault="00C366FC" w:rsidP="00C366FC">
      <w:pPr>
        <w:pStyle w:val="NoSpacing"/>
        <w:ind w:left="709"/>
        <w:jc w:val="both"/>
        <w:rPr>
          <w:rFonts w:ascii="Times New Roman" w:eastAsia="Times New Roman" w:hAnsi="Times New Roman"/>
          <w:color w:val="404040"/>
          <w:lang w:eastAsia="ru-RU"/>
        </w:rPr>
      </w:pPr>
      <w:r w:rsidRPr="000F4A1B">
        <w:rPr>
          <w:rFonts w:ascii="Times New Roman" w:eastAsia="Times New Roman" w:hAnsi="Times New Roman"/>
          <w:color w:val="404040"/>
          <w:lang w:eastAsia="ru-RU"/>
        </w:rPr>
        <w:t xml:space="preserve">Генеральный директор </w:t>
      </w:r>
    </w:p>
    <w:p w:rsidR="00C366FC" w:rsidRPr="000F4A1B" w:rsidRDefault="00C366FC" w:rsidP="00C366FC">
      <w:pPr>
        <w:pStyle w:val="a0"/>
        <w:spacing w:before="0"/>
        <w:ind w:left="709"/>
        <w:rPr>
          <w:rFonts w:ascii="Times New Roman" w:hAnsi="Times New Roman" w:cs="Times New Roman"/>
          <w:sz w:val="22"/>
          <w:szCs w:val="22"/>
        </w:rPr>
      </w:pPr>
      <w:r w:rsidRPr="000F4A1B">
        <w:rPr>
          <w:rFonts w:ascii="Times New Roman" w:hAnsi="Times New Roman" w:cs="Times New Roman"/>
          <w:sz w:val="22"/>
          <w:szCs w:val="22"/>
        </w:rPr>
        <w:t>ЗАО «ВТБ Капитал Управление Активами»</w:t>
      </w:r>
    </w:p>
    <w:p w:rsidR="00C366FC" w:rsidRPr="000F4A1B" w:rsidRDefault="00C366FC" w:rsidP="00C366FC">
      <w:pPr>
        <w:pStyle w:val="a0"/>
        <w:spacing w:before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spacing w:before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spacing w:before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0F4A1B">
        <w:rPr>
          <w:rFonts w:ascii="Times New Roman" w:hAnsi="Times New Roman" w:cs="Times New Roman"/>
          <w:sz w:val="22"/>
          <w:szCs w:val="22"/>
        </w:rPr>
        <w:t>__________________________ / Плугарь Н.В./</w:t>
      </w:r>
    </w:p>
    <w:p w:rsidR="00C366FC" w:rsidRPr="000F4A1B" w:rsidRDefault="00C366FC" w:rsidP="00C366FC">
      <w:pPr>
        <w:pStyle w:val="a0"/>
        <w:spacing w:before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0F4A1B">
        <w:rPr>
          <w:rFonts w:ascii="Times New Roman" w:hAnsi="Times New Roman" w:cs="Times New Roman"/>
          <w:sz w:val="22"/>
          <w:szCs w:val="22"/>
        </w:rPr>
        <w:t>12.2. Покупатель:</w:t>
      </w: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NoSpacing"/>
        <w:ind w:left="709"/>
        <w:jc w:val="both"/>
        <w:rPr>
          <w:rFonts w:ascii="Times New Roman" w:eastAsia="Times New Roman" w:hAnsi="Times New Roman"/>
          <w:color w:val="404040"/>
          <w:lang w:eastAsia="ru-RU"/>
        </w:rPr>
      </w:pPr>
      <w:r w:rsidRPr="000F4A1B">
        <w:rPr>
          <w:rFonts w:ascii="Times New Roman" w:eastAsia="Times New Roman" w:hAnsi="Times New Roman"/>
          <w:color w:val="404040"/>
          <w:lang w:eastAsia="ru-RU"/>
        </w:rPr>
        <w:t xml:space="preserve">Генеральный директор </w:t>
      </w:r>
    </w:p>
    <w:p w:rsidR="00C366FC" w:rsidRPr="000F4A1B" w:rsidRDefault="00817187" w:rsidP="00C366FC">
      <w:pPr>
        <w:pStyle w:val="NoSpacing"/>
        <w:ind w:left="709"/>
        <w:jc w:val="both"/>
        <w:rPr>
          <w:rFonts w:ascii="Times New Roman" w:eastAsia="Times New Roman" w:hAnsi="Times New Roman"/>
          <w:color w:val="404040"/>
          <w:lang w:eastAsia="ru-RU"/>
        </w:rPr>
      </w:pPr>
      <w:r>
        <w:rPr>
          <w:rFonts w:ascii="Times New Roman" w:eastAsia="Times New Roman" w:hAnsi="Times New Roman"/>
          <w:color w:val="404040"/>
          <w:lang w:eastAsia="ru-RU"/>
        </w:rPr>
        <w:t>____________________</w:t>
      </w: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366FC" w:rsidRPr="000F4A1B" w:rsidRDefault="00C366FC" w:rsidP="00C366FC">
      <w:pPr>
        <w:pStyle w:val="a0"/>
        <w:tabs>
          <w:tab w:val="clear" w:pos="284"/>
        </w:tabs>
        <w:spacing w:before="0"/>
        <w:ind w:left="709"/>
        <w:rPr>
          <w:rFonts w:ascii="Times New Roman" w:hAnsi="Times New Roman" w:cs="Times New Roman"/>
          <w:sz w:val="22"/>
          <w:szCs w:val="22"/>
        </w:rPr>
      </w:pPr>
      <w:r w:rsidRPr="000F4A1B">
        <w:rPr>
          <w:rFonts w:ascii="Times New Roman" w:hAnsi="Times New Roman" w:cs="Times New Roman"/>
          <w:sz w:val="22"/>
          <w:szCs w:val="22"/>
        </w:rPr>
        <w:t>________</w:t>
      </w:r>
      <w:r w:rsidR="00817187">
        <w:rPr>
          <w:rFonts w:ascii="Times New Roman" w:hAnsi="Times New Roman" w:cs="Times New Roman"/>
          <w:sz w:val="22"/>
          <w:szCs w:val="22"/>
        </w:rPr>
        <w:t>___________________ / ____________</w:t>
      </w:r>
      <w:r w:rsidRPr="000F4A1B">
        <w:rPr>
          <w:rFonts w:ascii="Times New Roman" w:hAnsi="Times New Roman" w:cs="Times New Roman"/>
          <w:sz w:val="22"/>
          <w:szCs w:val="22"/>
        </w:rPr>
        <w:t>/</w:t>
      </w:r>
    </w:p>
    <w:p w:rsidR="00C366FC" w:rsidRPr="000F4A1B" w:rsidRDefault="00C366FC" w:rsidP="00C366FC">
      <w:pPr>
        <w:pStyle w:val="a0"/>
        <w:jc w:val="both"/>
        <w:rPr>
          <w:rFonts w:ascii="Times New Roman" w:hAnsi="Times New Roman" w:cs="Times New Roman"/>
          <w:sz w:val="22"/>
          <w:szCs w:val="22"/>
        </w:rPr>
      </w:pPr>
    </w:p>
    <w:p w:rsidR="00F66E0B" w:rsidRPr="000F4A1B" w:rsidRDefault="00F66E0B" w:rsidP="00F66E0B">
      <w:pPr>
        <w:rPr>
          <w:sz w:val="22"/>
          <w:szCs w:val="22"/>
        </w:rPr>
      </w:pPr>
    </w:p>
    <w:p w:rsidR="008F470E" w:rsidRPr="000F4A1B" w:rsidRDefault="008F470E" w:rsidP="00E255A6">
      <w:pPr>
        <w:pStyle w:val="a0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sectPr w:rsidR="008F470E" w:rsidRPr="000F4A1B" w:rsidSect="00737DEA"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DA" w:rsidRDefault="00C630DA">
      <w:pPr>
        <w:spacing w:before="0" w:after="0" w:line="240" w:lineRule="auto"/>
      </w:pPr>
      <w:r>
        <w:separator/>
      </w:r>
    </w:p>
  </w:endnote>
  <w:endnote w:type="continuationSeparator" w:id="0">
    <w:p w:rsidR="00C630DA" w:rsidRDefault="00C630D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DA" w:rsidRDefault="00C630DA">
      <w:pPr>
        <w:spacing w:before="0" w:after="0" w:line="240" w:lineRule="auto"/>
      </w:pPr>
      <w:r>
        <w:separator/>
      </w:r>
    </w:p>
  </w:footnote>
  <w:footnote w:type="continuationSeparator" w:id="0">
    <w:p w:rsidR="00C630DA" w:rsidRDefault="00C630D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EA" w:rsidRDefault="00737DEA">
    <w:pPr>
      <w:pStyle w:val="Header"/>
    </w:pPr>
    <w:r>
      <w:tab/>
      <w:t xml:space="preserve">                                                                                                                          </w:t>
    </w:r>
    <w:r w:rsidRPr="00737DEA">
      <w:t>ПРОЕКТ ДОГОВОРА</w:t>
    </w:r>
  </w:p>
  <w:p w:rsidR="00737DEA" w:rsidRPr="00737DEA" w:rsidRDefault="00737DEA" w:rsidP="00737DEA">
    <w:pPr>
      <w:pStyle w:val="Header"/>
      <w:jc w:val="both"/>
      <w:rPr>
        <w:sz w:val="16"/>
        <w:szCs w:val="16"/>
      </w:rPr>
    </w:pPr>
    <w:r>
      <w:rPr>
        <w:sz w:val="16"/>
        <w:szCs w:val="16"/>
      </w:rPr>
      <w:tab/>
    </w:r>
    <w:r w:rsidRPr="00737DEA">
      <w:rPr>
        <w:sz w:val="16"/>
        <w:szCs w:val="16"/>
      </w:rPr>
      <w:t>В связи с необходимостью нотариального удостоверения Договора, нотариусом в Договор могут быть внесены изменения,</w:t>
    </w:r>
    <w:r>
      <w:rPr>
        <w:sz w:val="16"/>
        <w:szCs w:val="16"/>
      </w:rPr>
      <w:t xml:space="preserve"> не влияющие на существенные условия Договора.</w:t>
    </w:r>
    <w:r w:rsidRPr="00737DEA">
      <w:rPr>
        <w:sz w:val="16"/>
        <w:szCs w:val="16"/>
      </w:rPr>
      <w:tab/>
    </w:r>
    <w:r w:rsidRPr="00737DEA">
      <w:rPr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62"/>
    <w:rsid w:val="00001693"/>
    <w:rsid w:val="00001DCC"/>
    <w:rsid w:val="000122D8"/>
    <w:rsid w:val="00013AE6"/>
    <w:rsid w:val="0001770A"/>
    <w:rsid w:val="00020ECF"/>
    <w:rsid w:val="0002361E"/>
    <w:rsid w:val="000244EE"/>
    <w:rsid w:val="00024C8C"/>
    <w:rsid w:val="000318E0"/>
    <w:rsid w:val="0004389C"/>
    <w:rsid w:val="000452DD"/>
    <w:rsid w:val="00050266"/>
    <w:rsid w:val="0005486D"/>
    <w:rsid w:val="00056043"/>
    <w:rsid w:val="00061270"/>
    <w:rsid w:val="00061F4F"/>
    <w:rsid w:val="00067C78"/>
    <w:rsid w:val="0008007C"/>
    <w:rsid w:val="00097D8D"/>
    <w:rsid w:val="000A478C"/>
    <w:rsid w:val="000A566F"/>
    <w:rsid w:val="000A6D65"/>
    <w:rsid w:val="000B72DD"/>
    <w:rsid w:val="000C4374"/>
    <w:rsid w:val="000D02F1"/>
    <w:rsid w:val="000D0CF3"/>
    <w:rsid w:val="000E09CF"/>
    <w:rsid w:val="000E176F"/>
    <w:rsid w:val="000E55F0"/>
    <w:rsid w:val="000F4A1B"/>
    <w:rsid w:val="00100CBD"/>
    <w:rsid w:val="00103F55"/>
    <w:rsid w:val="0012307D"/>
    <w:rsid w:val="00141612"/>
    <w:rsid w:val="001458D9"/>
    <w:rsid w:val="001622F9"/>
    <w:rsid w:val="00163EE0"/>
    <w:rsid w:val="00173E43"/>
    <w:rsid w:val="0018111B"/>
    <w:rsid w:val="001924B2"/>
    <w:rsid w:val="001B43B8"/>
    <w:rsid w:val="002220B6"/>
    <w:rsid w:val="0022686F"/>
    <w:rsid w:val="002306EB"/>
    <w:rsid w:val="00236CFF"/>
    <w:rsid w:val="00237375"/>
    <w:rsid w:val="002448D3"/>
    <w:rsid w:val="00266D44"/>
    <w:rsid w:val="0028758E"/>
    <w:rsid w:val="0029241F"/>
    <w:rsid w:val="002A1774"/>
    <w:rsid w:val="002A2FCD"/>
    <w:rsid w:val="002B69F5"/>
    <w:rsid w:val="002C368E"/>
    <w:rsid w:val="00304151"/>
    <w:rsid w:val="00311DE6"/>
    <w:rsid w:val="003136BB"/>
    <w:rsid w:val="00314830"/>
    <w:rsid w:val="003202AA"/>
    <w:rsid w:val="0032049D"/>
    <w:rsid w:val="0034236C"/>
    <w:rsid w:val="003737E1"/>
    <w:rsid w:val="003850F8"/>
    <w:rsid w:val="00386848"/>
    <w:rsid w:val="003C49F0"/>
    <w:rsid w:val="003D2CD9"/>
    <w:rsid w:val="003D31E4"/>
    <w:rsid w:val="003E708E"/>
    <w:rsid w:val="00414772"/>
    <w:rsid w:val="004158C0"/>
    <w:rsid w:val="00424642"/>
    <w:rsid w:val="00437051"/>
    <w:rsid w:val="00441A35"/>
    <w:rsid w:val="00443F94"/>
    <w:rsid w:val="00457624"/>
    <w:rsid w:val="004725CB"/>
    <w:rsid w:val="0048426A"/>
    <w:rsid w:val="00485668"/>
    <w:rsid w:val="004856CC"/>
    <w:rsid w:val="00485AB5"/>
    <w:rsid w:val="00487F6F"/>
    <w:rsid w:val="004A5199"/>
    <w:rsid w:val="004B56BE"/>
    <w:rsid w:val="004C28D6"/>
    <w:rsid w:val="004E091B"/>
    <w:rsid w:val="004E0AD5"/>
    <w:rsid w:val="005028B7"/>
    <w:rsid w:val="00522583"/>
    <w:rsid w:val="00536B14"/>
    <w:rsid w:val="00540CE8"/>
    <w:rsid w:val="005415D2"/>
    <w:rsid w:val="005423BE"/>
    <w:rsid w:val="005A50CF"/>
    <w:rsid w:val="005B1E52"/>
    <w:rsid w:val="005B4957"/>
    <w:rsid w:val="005C1FF1"/>
    <w:rsid w:val="005C459A"/>
    <w:rsid w:val="005D1F6A"/>
    <w:rsid w:val="005E33D6"/>
    <w:rsid w:val="005E6901"/>
    <w:rsid w:val="00601916"/>
    <w:rsid w:val="006041AB"/>
    <w:rsid w:val="00623AB3"/>
    <w:rsid w:val="00647FB3"/>
    <w:rsid w:val="00654473"/>
    <w:rsid w:val="00691DB5"/>
    <w:rsid w:val="00692F5D"/>
    <w:rsid w:val="00693E31"/>
    <w:rsid w:val="006955DD"/>
    <w:rsid w:val="006A768F"/>
    <w:rsid w:val="006F713F"/>
    <w:rsid w:val="0070778A"/>
    <w:rsid w:val="00714A05"/>
    <w:rsid w:val="00715EF2"/>
    <w:rsid w:val="0073750D"/>
    <w:rsid w:val="00737DEA"/>
    <w:rsid w:val="0074116A"/>
    <w:rsid w:val="00785AD5"/>
    <w:rsid w:val="00790280"/>
    <w:rsid w:val="00791AE2"/>
    <w:rsid w:val="007948AD"/>
    <w:rsid w:val="007949EB"/>
    <w:rsid w:val="007A473C"/>
    <w:rsid w:val="007A67D1"/>
    <w:rsid w:val="007E443B"/>
    <w:rsid w:val="007E58A7"/>
    <w:rsid w:val="00800A02"/>
    <w:rsid w:val="00803F2B"/>
    <w:rsid w:val="00810025"/>
    <w:rsid w:val="008122C8"/>
    <w:rsid w:val="00817187"/>
    <w:rsid w:val="008232A7"/>
    <w:rsid w:val="00854634"/>
    <w:rsid w:val="00864F79"/>
    <w:rsid w:val="00892DB2"/>
    <w:rsid w:val="008960AA"/>
    <w:rsid w:val="00897943"/>
    <w:rsid w:val="008A4E6D"/>
    <w:rsid w:val="008A568D"/>
    <w:rsid w:val="008B30EC"/>
    <w:rsid w:val="008B75AB"/>
    <w:rsid w:val="008D1967"/>
    <w:rsid w:val="008E4DBA"/>
    <w:rsid w:val="008E55DC"/>
    <w:rsid w:val="008F470E"/>
    <w:rsid w:val="008F6FA6"/>
    <w:rsid w:val="00913B0F"/>
    <w:rsid w:val="00961C0B"/>
    <w:rsid w:val="009676EE"/>
    <w:rsid w:val="00971969"/>
    <w:rsid w:val="009757E6"/>
    <w:rsid w:val="00976F64"/>
    <w:rsid w:val="009A17A9"/>
    <w:rsid w:val="009C2F7C"/>
    <w:rsid w:val="009D3D09"/>
    <w:rsid w:val="009E07E5"/>
    <w:rsid w:val="009E595E"/>
    <w:rsid w:val="009E59FE"/>
    <w:rsid w:val="009F0FC7"/>
    <w:rsid w:val="009F32D7"/>
    <w:rsid w:val="009F6C8B"/>
    <w:rsid w:val="009F7AB2"/>
    <w:rsid w:val="00A41996"/>
    <w:rsid w:val="00A521A9"/>
    <w:rsid w:val="00A66EEF"/>
    <w:rsid w:val="00A74AFA"/>
    <w:rsid w:val="00A7556E"/>
    <w:rsid w:val="00A7703F"/>
    <w:rsid w:val="00A82F9E"/>
    <w:rsid w:val="00A83169"/>
    <w:rsid w:val="00A84B8D"/>
    <w:rsid w:val="00A85039"/>
    <w:rsid w:val="00A919A9"/>
    <w:rsid w:val="00A930C4"/>
    <w:rsid w:val="00A94C24"/>
    <w:rsid w:val="00A95246"/>
    <w:rsid w:val="00AB1C33"/>
    <w:rsid w:val="00AD073C"/>
    <w:rsid w:val="00AE6C3B"/>
    <w:rsid w:val="00B34193"/>
    <w:rsid w:val="00B5294D"/>
    <w:rsid w:val="00B6364A"/>
    <w:rsid w:val="00B74D45"/>
    <w:rsid w:val="00B80045"/>
    <w:rsid w:val="00B80434"/>
    <w:rsid w:val="00B94A72"/>
    <w:rsid w:val="00BA01CB"/>
    <w:rsid w:val="00BA1B52"/>
    <w:rsid w:val="00BA2413"/>
    <w:rsid w:val="00BB1754"/>
    <w:rsid w:val="00BC054C"/>
    <w:rsid w:val="00BD72FC"/>
    <w:rsid w:val="00C03328"/>
    <w:rsid w:val="00C043C5"/>
    <w:rsid w:val="00C366FC"/>
    <w:rsid w:val="00C41B6A"/>
    <w:rsid w:val="00C630DA"/>
    <w:rsid w:val="00C75292"/>
    <w:rsid w:val="00C80BAF"/>
    <w:rsid w:val="00C82B71"/>
    <w:rsid w:val="00C9016D"/>
    <w:rsid w:val="00C95EA6"/>
    <w:rsid w:val="00CD2F74"/>
    <w:rsid w:val="00CD5A88"/>
    <w:rsid w:val="00CF6291"/>
    <w:rsid w:val="00CF6B68"/>
    <w:rsid w:val="00D07947"/>
    <w:rsid w:val="00D13B1E"/>
    <w:rsid w:val="00D60F3D"/>
    <w:rsid w:val="00D73422"/>
    <w:rsid w:val="00D8489C"/>
    <w:rsid w:val="00D85062"/>
    <w:rsid w:val="00D87A22"/>
    <w:rsid w:val="00D9596E"/>
    <w:rsid w:val="00DA6F59"/>
    <w:rsid w:val="00DD0204"/>
    <w:rsid w:val="00DD1246"/>
    <w:rsid w:val="00DD580A"/>
    <w:rsid w:val="00DD7C9A"/>
    <w:rsid w:val="00DF1136"/>
    <w:rsid w:val="00E2155E"/>
    <w:rsid w:val="00E255A6"/>
    <w:rsid w:val="00E26824"/>
    <w:rsid w:val="00E278E5"/>
    <w:rsid w:val="00E321D3"/>
    <w:rsid w:val="00E4007D"/>
    <w:rsid w:val="00E609D7"/>
    <w:rsid w:val="00E74E76"/>
    <w:rsid w:val="00E92E73"/>
    <w:rsid w:val="00E9428A"/>
    <w:rsid w:val="00EA2B76"/>
    <w:rsid w:val="00EB0A0D"/>
    <w:rsid w:val="00EB46F6"/>
    <w:rsid w:val="00EC105C"/>
    <w:rsid w:val="00EC1860"/>
    <w:rsid w:val="00EE59B9"/>
    <w:rsid w:val="00EF773C"/>
    <w:rsid w:val="00EF7A46"/>
    <w:rsid w:val="00F05FAA"/>
    <w:rsid w:val="00F15003"/>
    <w:rsid w:val="00F26D03"/>
    <w:rsid w:val="00F303F4"/>
    <w:rsid w:val="00F4243B"/>
    <w:rsid w:val="00F515A8"/>
    <w:rsid w:val="00F6344C"/>
    <w:rsid w:val="00F65962"/>
    <w:rsid w:val="00F66E0B"/>
    <w:rsid w:val="00F72217"/>
    <w:rsid w:val="00F74603"/>
    <w:rsid w:val="00F813FB"/>
    <w:rsid w:val="00F847ED"/>
    <w:rsid w:val="00F90267"/>
    <w:rsid w:val="00FB0EC8"/>
    <w:rsid w:val="00FC420F"/>
    <w:rsid w:val="00FD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a"/>
    <w:next w:val="Normal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Heading2">
    <w:name w:val="heading 2"/>
    <w:basedOn w:val="a"/>
    <w:next w:val="Normal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Heading3">
    <w:name w:val="heading 3"/>
    <w:basedOn w:val="a"/>
    <w:next w:val="Normal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Heading4">
    <w:name w:val="heading 4"/>
    <w:basedOn w:val="a"/>
    <w:next w:val="Normal"/>
    <w:link w:val="Heading4Char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Heading5">
    <w:name w:val="heading 5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Heading6">
    <w:name w:val="heading 6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Параграф"/>
    <w:basedOn w:val="a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DefaultParagraphFont"/>
    <w:link w:val="a0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TableNormal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">
    <w:name w:val="Общий"/>
    <w:basedOn w:val="Normal"/>
    <w:link w:val="contents"/>
    <w:qFormat/>
    <w:rsid w:val="00311DE6"/>
  </w:style>
  <w:style w:type="character" w:customStyle="1" w:styleId="contents">
    <w:name w:val="contents Знак"/>
    <w:basedOn w:val="DefaultParagraphFont"/>
    <w:link w:val="a"/>
    <w:rsid w:val="00311DE6"/>
    <w:rPr>
      <w:rFonts w:ascii="Tahoma" w:hAnsi="Tahoma" w:cs="Tahoma"/>
      <w:sz w:val="20"/>
      <w:szCs w:val="20"/>
      <w:lang w:val="en-US"/>
    </w:rPr>
  </w:style>
  <w:style w:type="character" w:styleId="Hyperlink">
    <w:name w:val="Hyperlink"/>
    <w:unhideWhenUsed/>
    <w:rPr>
      <w:color w:val="0070C0"/>
      <w:u w:val="single"/>
    </w:rPr>
  </w:style>
  <w:style w:type="character" w:styleId="FollowedHyperlink">
    <w:name w:val="FollowedHyperlink"/>
    <w:unhideWhenUsed/>
    <w:rPr>
      <w:color w:val="00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304151"/>
  </w:style>
  <w:style w:type="paragraph" w:styleId="Footer">
    <w:name w:val="footer"/>
    <w:basedOn w:val="Normal"/>
    <w:link w:val="FooterChar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151"/>
  </w:style>
  <w:style w:type="paragraph" w:styleId="HTMLPreformatted">
    <w:name w:val="HTML Preformatted"/>
    <w:basedOn w:val="Normal"/>
    <w:link w:val="HTMLPreformattedChar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CommentReference">
    <w:name w:val="annotation reference"/>
    <w:unhideWhenUsed/>
    <w:rsid w:val="00E215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F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F6A"/>
    <w:rPr>
      <w:b/>
      <w:bCs/>
      <w:sz w:val="20"/>
      <w:szCs w:val="20"/>
    </w:rPr>
  </w:style>
  <w:style w:type="paragraph" w:styleId="NoSpacing">
    <w:name w:val="No Spacing"/>
    <w:uiPriority w:val="1"/>
    <w:qFormat/>
    <w:rsid w:val="005E6901"/>
    <w:pPr>
      <w:tabs>
        <w:tab w:val="clear" w:pos="284"/>
      </w:tabs>
      <w:spacing w:before="0" w:after="0" w:line="240" w:lineRule="auto"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Verdana"/>
        <w:color w:val="404040"/>
        <w:sz w:val="18"/>
        <w:szCs w:val="18"/>
        <w:lang w:val="ru-RU" w:eastAsia="ru-RU" w:bidi="ar-SA"/>
      </w:rPr>
    </w:rPrDefault>
    <w:pPrDefault>
      <w:pPr>
        <w:tabs>
          <w:tab w:val="left" w:pos="284"/>
        </w:tabs>
        <w:spacing w:before="241" w:after="24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a"/>
    <w:next w:val="Normal"/>
    <w:uiPriority w:val="9"/>
    <w:qFormat/>
    <w:rsid w:val="008A4E6D"/>
    <w:pPr>
      <w:keepNext/>
      <w:keepLines/>
      <w:spacing w:before="120" w:after="675"/>
      <w:outlineLvl w:val="0"/>
    </w:pPr>
    <w:rPr>
      <w:rFonts w:eastAsiaTheme="majorEastAsia" w:cstheme="majorBidi"/>
      <w:sz w:val="69"/>
      <w:szCs w:val="69"/>
    </w:rPr>
  </w:style>
  <w:style w:type="paragraph" w:styleId="Heading2">
    <w:name w:val="heading 2"/>
    <w:basedOn w:val="a"/>
    <w:next w:val="Normal"/>
    <w:uiPriority w:val="9"/>
    <w:unhideWhenUsed/>
    <w:qFormat/>
    <w:rsid w:val="00061F4F"/>
    <w:pPr>
      <w:keepNext/>
      <w:keepLines/>
      <w:spacing w:before="360" w:after="180" w:line="450" w:lineRule="atLeast"/>
      <w:jc w:val="center"/>
      <w:outlineLvl w:val="1"/>
    </w:pPr>
    <w:rPr>
      <w:rFonts w:eastAsiaTheme="majorEastAsia" w:cstheme="majorBidi"/>
      <w:sz w:val="42"/>
      <w:szCs w:val="42"/>
    </w:rPr>
  </w:style>
  <w:style w:type="paragraph" w:styleId="Heading3">
    <w:name w:val="heading 3"/>
    <w:basedOn w:val="a"/>
    <w:next w:val="Normal"/>
    <w:uiPriority w:val="9"/>
    <w:unhideWhenUsed/>
    <w:qFormat/>
    <w:rsid w:val="008A4E6D"/>
    <w:pPr>
      <w:keepNext/>
      <w:keepLines/>
      <w:spacing w:before="240" w:after="0" w:line="390" w:lineRule="atLeast"/>
      <w:outlineLvl w:val="2"/>
    </w:pPr>
    <w:rPr>
      <w:rFonts w:eastAsiaTheme="majorEastAsia" w:cstheme="majorBidi"/>
      <w:sz w:val="33"/>
      <w:szCs w:val="33"/>
    </w:rPr>
  </w:style>
  <w:style w:type="paragraph" w:styleId="Heading4">
    <w:name w:val="heading 4"/>
    <w:basedOn w:val="a"/>
    <w:next w:val="Normal"/>
    <w:link w:val="Heading4Char"/>
    <w:uiPriority w:val="9"/>
    <w:unhideWhenUsed/>
    <w:qFormat/>
    <w:rsid w:val="009E07E5"/>
    <w:pPr>
      <w:keepNext/>
      <w:keepLines/>
      <w:spacing w:before="240" w:after="0"/>
      <w:outlineLvl w:val="3"/>
    </w:pPr>
    <w:rPr>
      <w:rFonts w:eastAsiaTheme="majorEastAsia" w:cstheme="majorBidi"/>
      <w:sz w:val="27"/>
      <w:szCs w:val="27"/>
    </w:rPr>
  </w:style>
  <w:style w:type="paragraph" w:styleId="Heading5">
    <w:name w:val="heading 5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4"/>
    </w:pPr>
    <w:rPr>
      <w:rFonts w:eastAsiaTheme="majorEastAsia" w:cstheme="majorBidi"/>
      <w:b/>
      <w:bCs/>
      <w:i/>
      <w:iCs/>
      <w:color w:val="666666"/>
      <w:sz w:val="21"/>
      <w:szCs w:val="21"/>
    </w:rPr>
  </w:style>
  <w:style w:type="paragraph" w:styleId="Heading6">
    <w:name w:val="heading 6"/>
    <w:basedOn w:val="a"/>
    <w:next w:val="Normal"/>
    <w:uiPriority w:val="9"/>
    <w:unhideWhenUsed/>
    <w:qFormat/>
    <w:rsid w:val="009E07E5"/>
    <w:pPr>
      <w:keepNext/>
      <w:keepLines/>
      <w:spacing w:before="240" w:after="120" w:line="240" w:lineRule="atLeast"/>
      <w:outlineLvl w:val="5"/>
    </w:pPr>
    <w:rPr>
      <w:rFonts w:eastAsiaTheme="majorEastAsia" w:cstheme="majorBidi"/>
      <w:b/>
      <w:bCs/>
      <w:color w:val="66666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Параграф"/>
    <w:basedOn w:val="a"/>
    <w:link w:val="paragraph"/>
    <w:qFormat/>
    <w:rsid w:val="00061F4F"/>
    <w:pPr>
      <w:spacing w:before="120" w:after="0" w:line="240" w:lineRule="auto"/>
    </w:pPr>
  </w:style>
  <w:style w:type="character" w:customStyle="1" w:styleId="paragraph">
    <w:name w:val="paragraph Знак"/>
    <w:basedOn w:val="DefaultParagraphFont"/>
    <w:link w:val="a0"/>
    <w:rsid w:val="00061F4F"/>
    <w:rPr>
      <w:rFonts w:ascii="Tahoma" w:hAnsi="Tahoma" w:cs="Tahoma"/>
      <w:sz w:val="20"/>
      <w:szCs w:val="20"/>
      <w:lang w:val="en-US"/>
    </w:rPr>
  </w:style>
  <w:style w:type="table" w:customStyle="1" w:styleId="TableSpreadsheet">
    <w:name w:val="Table Spreadsheet"/>
    <w:basedOn w:val="TableNormal"/>
    <w:uiPriority w:val="59"/>
    <w:rsid w:val="009D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9E07E5"/>
    <w:rPr>
      <w:rFonts w:ascii="Calibri" w:eastAsiaTheme="majorEastAsia" w:hAnsi="Calibri" w:cstheme="majorBidi"/>
      <w:b/>
      <w:bCs/>
      <w:i/>
      <w:iCs/>
      <w:color w:val="000000" w:themeColor="text1"/>
    </w:rPr>
  </w:style>
  <w:style w:type="paragraph" w:customStyle="1" w:styleId="a">
    <w:name w:val="Общий"/>
    <w:basedOn w:val="Normal"/>
    <w:link w:val="contents"/>
    <w:qFormat/>
    <w:rsid w:val="00311DE6"/>
  </w:style>
  <w:style w:type="character" w:customStyle="1" w:styleId="contents">
    <w:name w:val="contents Знак"/>
    <w:basedOn w:val="DefaultParagraphFont"/>
    <w:link w:val="a"/>
    <w:rsid w:val="00311DE6"/>
    <w:rPr>
      <w:rFonts w:ascii="Tahoma" w:hAnsi="Tahoma" w:cs="Tahoma"/>
      <w:sz w:val="20"/>
      <w:szCs w:val="20"/>
      <w:lang w:val="en-US"/>
    </w:rPr>
  </w:style>
  <w:style w:type="character" w:styleId="Hyperlink">
    <w:name w:val="Hyperlink"/>
    <w:unhideWhenUsed/>
    <w:rPr>
      <w:color w:val="0070C0"/>
      <w:u w:val="single"/>
    </w:rPr>
  </w:style>
  <w:style w:type="character" w:styleId="FollowedHyperlink">
    <w:name w:val="FollowedHyperlink"/>
    <w:unhideWhenUsed/>
    <w:rPr>
      <w:color w:val="00000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AD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304151"/>
  </w:style>
  <w:style w:type="paragraph" w:styleId="Footer">
    <w:name w:val="footer"/>
    <w:basedOn w:val="Normal"/>
    <w:link w:val="FooterChar"/>
    <w:uiPriority w:val="99"/>
    <w:unhideWhenUsed/>
    <w:rsid w:val="00304151"/>
    <w:pPr>
      <w:tabs>
        <w:tab w:val="clear" w:pos="284"/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151"/>
  </w:style>
  <w:style w:type="paragraph" w:styleId="HTMLPreformatted">
    <w:name w:val="HTML Preformatted"/>
    <w:basedOn w:val="Normal"/>
    <w:link w:val="HTMLPreformattedChar"/>
    <w:rsid w:val="003136BB"/>
    <w:pPr>
      <w:tabs>
        <w:tab w:val="clear" w:pos="28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136BB"/>
    <w:rPr>
      <w:rFonts w:ascii="Courier New" w:eastAsia="SimSun" w:hAnsi="Courier New" w:cs="Courier New"/>
      <w:color w:val="000000"/>
      <w:sz w:val="20"/>
      <w:szCs w:val="20"/>
      <w:lang w:eastAsia="zh-CN"/>
    </w:rPr>
  </w:style>
  <w:style w:type="character" w:styleId="CommentReference">
    <w:name w:val="annotation reference"/>
    <w:unhideWhenUsed/>
    <w:rsid w:val="00E215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F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F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F6A"/>
    <w:rPr>
      <w:b/>
      <w:bCs/>
      <w:sz w:val="20"/>
      <w:szCs w:val="20"/>
    </w:rPr>
  </w:style>
  <w:style w:type="paragraph" w:styleId="NoSpacing">
    <w:name w:val="No Spacing"/>
    <w:uiPriority w:val="1"/>
    <w:qFormat/>
    <w:rsid w:val="005E6901"/>
    <w:pPr>
      <w:tabs>
        <w:tab w:val="clear" w:pos="284"/>
      </w:tabs>
      <w:spacing w:before="0" w:after="0" w:line="240" w:lineRule="auto"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72;&#1088;&#1080;&#1103;\Documents\Visual%20Studio%202010\Projects\ConsoleApplication1\ConsoleApplication1\bin\Debug\template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CF89-E299-4D0B-9ACF-E6EF4AF6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1781</Words>
  <Characters>10156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QuickDoc</Company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V. Popov</dc:creator>
  <cp:lastModifiedBy>Chervyakov, Victor</cp:lastModifiedBy>
  <cp:revision>3</cp:revision>
  <cp:lastPrinted>2014-05-26T09:42:00Z</cp:lastPrinted>
  <dcterms:created xsi:type="dcterms:W3CDTF">2014-12-29T12:39:00Z</dcterms:created>
  <dcterms:modified xsi:type="dcterms:W3CDTF">2014-12-29T12:43:00Z</dcterms:modified>
</cp:coreProperties>
</file>